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E7BE56" w14:textId="5B4C544D" w:rsidR="00E42321" w:rsidRDefault="00954D4A">
      <w:pPr>
        <w:rPr>
          <w:rFonts w:ascii="Arial" w:eastAsia="宋体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</w:t>
      </w:r>
      <w:bookmarkStart w:id="0" w:name="_Ref452454252"/>
      <w:bookmarkEnd w:id="0"/>
      <w:r>
        <w:rPr>
          <w:rFonts w:ascii="Arial" w:hAnsi="Arial" w:cs="Arial"/>
          <w:b/>
          <w:sz w:val="24"/>
          <w:szCs w:val="24"/>
        </w:rPr>
        <w:t>SG-RAN WG3 Meeting #1</w:t>
      </w:r>
      <w:r>
        <w:rPr>
          <w:rFonts w:ascii="Arial" w:eastAsia="宋体" w:hAnsi="Arial" w:cs="Arial"/>
          <w:b/>
          <w:sz w:val="24"/>
          <w:szCs w:val="24"/>
        </w:rPr>
        <w:t>2</w:t>
      </w:r>
      <w:r w:rsidR="00FA2508">
        <w:rPr>
          <w:rFonts w:ascii="Arial" w:eastAsia="宋体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bookmarkStart w:id="1" w:name="_GoBack"/>
      <w:r w:rsidR="000075F2" w:rsidRPr="000075F2">
        <w:rPr>
          <w:rFonts w:ascii="Arial" w:hAnsi="Arial" w:cs="Arial"/>
          <w:b/>
          <w:sz w:val="24"/>
          <w:szCs w:val="24"/>
        </w:rPr>
        <w:t>R3-244571</w:t>
      </w:r>
      <w:bookmarkEnd w:id="1"/>
    </w:p>
    <w:p w14:paraId="397DBCCA" w14:textId="6CF10F4D" w:rsidR="00E42321" w:rsidRDefault="00FE14CE">
      <w:pPr>
        <w:rPr>
          <w:rFonts w:ascii="Arial" w:hAnsi="Arial" w:cs="Arial"/>
          <w:b/>
          <w:color w:val="000000"/>
          <w:sz w:val="24"/>
          <w:szCs w:val="24"/>
        </w:rPr>
      </w:pPr>
      <w:r w:rsidRPr="00FE14CE">
        <w:rPr>
          <w:rFonts w:ascii="Arial" w:eastAsia="宋体" w:hAnsi="Arial" w:cs="Arial"/>
          <w:b/>
          <w:sz w:val="24"/>
          <w:szCs w:val="24"/>
        </w:rPr>
        <w:t>Maastricht, NL, Aug 19th - Aug 23th, 2024</w:t>
      </w:r>
      <w:r w:rsidR="00954D4A">
        <w:rPr>
          <w:rFonts w:ascii="Arial" w:hAnsi="Arial" w:cs="Arial"/>
          <w:b/>
          <w:i/>
          <w:sz w:val="24"/>
          <w:szCs w:val="24"/>
          <w:lang w:eastAsia="ko-KR"/>
        </w:rPr>
        <w:tab/>
      </w:r>
      <w:r w:rsidR="00954D4A">
        <w:rPr>
          <w:rFonts w:ascii="Arial" w:hAnsi="Arial" w:cs="Arial"/>
          <w:b/>
          <w:i/>
          <w:iCs/>
          <w:sz w:val="24"/>
          <w:szCs w:val="24"/>
          <w:lang w:eastAsia="ko-KR"/>
        </w:rPr>
        <w:t xml:space="preserve"> </w:t>
      </w:r>
    </w:p>
    <w:p w14:paraId="27C0592A" w14:textId="77777777" w:rsidR="00E42321" w:rsidRDefault="00E42321">
      <w:pPr>
        <w:rPr>
          <w:rFonts w:ascii="Arial" w:hAnsi="Arial" w:cs="Arial"/>
          <w:b/>
          <w:sz w:val="24"/>
          <w:szCs w:val="24"/>
        </w:rPr>
      </w:pPr>
    </w:p>
    <w:p w14:paraId="19297A8D" w14:textId="65A5F77E" w:rsidR="00E42321" w:rsidRDefault="00954D4A">
      <w:pPr>
        <w:rPr>
          <w:rFonts w:ascii="Arial" w:eastAsia="宋体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0375F8">
        <w:rPr>
          <w:rFonts w:ascii="Arial" w:eastAsia="宋体" w:hAnsi="Arial" w:cs="Arial"/>
          <w:b/>
          <w:sz w:val="24"/>
          <w:szCs w:val="24"/>
        </w:rPr>
        <w:t>11.2</w:t>
      </w:r>
    </w:p>
    <w:p w14:paraId="674F21FA" w14:textId="77777777" w:rsidR="00E42321" w:rsidRDefault="00954D4A">
      <w:pPr>
        <w:rPr>
          <w:rFonts w:ascii="Arial" w:eastAsia="宋体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="宋体" w:hAnsi="Arial" w:cs="Arial"/>
          <w:b/>
          <w:sz w:val="24"/>
          <w:szCs w:val="24"/>
        </w:rPr>
        <w:t>CMCC</w:t>
      </w:r>
    </w:p>
    <w:p w14:paraId="61D75AD8" w14:textId="76C975C5" w:rsidR="00E42321" w:rsidRDefault="00954D4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  <w:t>Discussion on AI</w:t>
      </w:r>
      <w:r w:rsidR="00DC0AA1">
        <w:rPr>
          <w:rFonts w:ascii="Arial" w:hAnsi="Arial" w:cs="Arial"/>
          <w:b/>
          <w:sz w:val="24"/>
          <w:szCs w:val="24"/>
        </w:rPr>
        <w:t>-based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DC0AA1">
        <w:rPr>
          <w:rFonts w:ascii="Arial" w:hAnsi="Arial" w:cs="Arial"/>
          <w:b/>
          <w:sz w:val="24"/>
          <w:szCs w:val="24"/>
        </w:rPr>
        <w:t xml:space="preserve">network </w:t>
      </w:r>
      <w:r w:rsidR="007C0351">
        <w:rPr>
          <w:rFonts w:ascii="Arial" w:hAnsi="Arial" w:cs="Arial" w:hint="eastAsia"/>
          <w:b/>
          <w:sz w:val="24"/>
          <w:szCs w:val="24"/>
        </w:rPr>
        <w:t>slice</w:t>
      </w:r>
    </w:p>
    <w:p w14:paraId="1DC5074F" w14:textId="77777777" w:rsidR="00E42321" w:rsidRDefault="00954D4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Discussion</w:t>
      </w:r>
    </w:p>
    <w:p w14:paraId="2AB61853" w14:textId="77777777" w:rsidR="00E42321" w:rsidRDefault="00954D4A">
      <w:pPr>
        <w:pStyle w:val="1"/>
        <w:rPr>
          <w:lang w:val="en-US"/>
        </w:rPr>
      </w:pPr>
      <w:r>
        <w:rPr>
          <w:lang w:val="en-US"/>
        </w:rPr>
        <w:t>Introduction</w:t>
      </w:r>
    </w:p>
    <w:p w14:paraId="26CFEB97" w14:textId="43CFAE6E" w:rsidR="00E42321" w:rsidRDefault="002102B1" w:rsidP="002102B1">
      <w:pPr>
        <w:spacing w:before="0" w:after="180"/>
        <w:rPr>
          <w:rFonts w:eastAsia="宋体" w:cs="Times New Roman"/>
          <w:szCs w:val="20"/>
        </w:rPr>
      </w:pPr>
      <w:r>
        <w:rPr>
          <w:rFonts w:eastAsia="宋体" w:cs="Times New Roman"/>
          <w:szCs w:val="20"/>
        </w:rPr>
        <w:t xml:space="preserve">A </w:t>
      </w:r>
      <w:r>
        <w:rPr>
          <w:rFonts w:eastAsia="宋体" w:cs="Times New Roman" w:hint="eastAsia"/>
          <w:szCs w:val="20"/>
        </w:rPr>
        <w:t>follow</w:t>
      </w:r>
      <w:r>
        <w:rPr>
          <w:rFonts w:eastAsia="宋体" w:cs="Times New Roman"/>
          <w:szCs w:val="20"/>
        </w:rPr>
        <w:t>-</w:t>
      </w:r>
      <w:r>
        <w:rPr>
          <w:rFonts w:eastAsia="宋体" w:cs="Times New Roman" w:hint="eastAsia"/>
          <w:szCs w:val="20"/>
        </w:rPr>
        <w:t>up</w:t>
      </w:r>
      <w:r>
        <w:rPr>
          <w:rFonts w:eastAsia="宋体" w:cs="Times New Roman"/>
          <w:szCs w:val="20"/>
        </w:rPr>
        <w:t xml:space="preserve"> Release 19</w:t>
      </w:r>
      <w:r w:rsidRPr="002102B1">
        <w:rPr>
          <w:rFonts w:eastAsia="宋体" w:cs="Times New Roman"/>
          <w:szCs w:val="20"/>
        </w:rPr>
        <w:t xml:space="preserve"> new study item “</w:t>
      </w:r>
      <w:r w:rsidR="002A314C" w:rsidRPr="002A314C">
        <w:rPr>
          <w:rFonts w:eastAsia="宋体" w:cs="Times New Roman"/>
          <w:szCs w:val="20"/>
        </w:rPr>
        <w:t>Study on enhancements for Artificial Intelligence (AI)/Machine Learning (ML) for NG-RAN</w:t>
      </w:r>
      <w:r w:rsidRPr="002102B1">
        <w:rPr>
          <w:rFonts w:eastAsia="宋体" w:cs="Times New Roman"/>
          <w:szCs w:val="20"/>
        </w:rPr>
        <w:t>” was approved in RAN#</w:t>
      </w:r>
      <w:r w:rsidR="002A314C">
        <w:rPr>
          <w:rFonts w:eastAsia="宋体" w:cs="Times New Roman"/>
          <w:szCs w:val="20"/>
        </w:rPr>
        <w:t>102</w:t>
      </w:r>
      <w:r w:rsidRPr="002102B1">
        <w:rPr>
          <w:rFonts w:eastAsia="宋体" w:cs="Times New Roman"/>
          <w:szCs w:val="20"/>
        </w:rPr>
        <w:t xml:space="preserve"> [1].</w:t>
      </w:r>
    </w:p>
    <w:p w14:paraId="116398B1" w14:textId="142DE3E3" w:rsidR="009031D2" w:rsidRDefault="009031D2" w:rsidP="002102B1">
      <w:pPr>
        <w:spacing w:before="0" w:after="180"/>
        <w:rPr>
          <w:rFonts w:eastAsia="宋体" w:cs="Times New Roman"/>
          <w:szCs w:val="20"/>
        </w:rPr>
      </w:pPr>
      <w:r>
        <w:rPr>
          <w:rFonts w:eastAsia="宋体" w:cs="Times New Roman"/>
          <w:szCs w:val="20"/>
        </w:rPr>
        <w:t>During the last RAN3#1</w:t>
      </w:r>
      <w:r>
        <w:rPr>
          <w:rFonts w:eastAsia="宋体" w:cs="Times New Roman" w:hint="eastAsia"/>
          <w:szCs w:val="20"/>
        </w:rPr>
        <w:t>2</w:t>
      </w:r>
      <w:r w:rsidR="00FD48FA">
        <w:rPr>
          <w:rFonts w:eastAsia="宋体" w:cs="Times New Roman"/>
          <w:szCs w:val="20"/>
        </w:rPr>
        <w:t>4</w:t>
      </w:r>
      <w:r>
        <w:rPr>
          <w:rFonts w:eastAsia="宋体" w:cs="Times New Roman"/>
          <w:szCs w:val="20"/>
        </w:rPr>
        <w:t xml:space="preserve"> meeting, the following agreements and FFS were captured:</w:t>
      </w:r>
    </w:p>
    <w:p w14:paraId="562D887B" w14:textId="77777777" w:rsidR="00224A71" w:rsidRDefault="00224A71" w:rsidP="00224A71">
      <w:pPr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>In Rel-19, predicted information from CN to NG-RAN is not considered.</w:t>
      </w:r>
    </w:p>
    <w:p w14:paraId="2BD9AFC6" w14:textId="77777777" w:rsidR="00224A71" w:rsidRDefault="00224A71" w:rsidP="00224A71">
      <w:pPr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>Agree to improve the granularity of UE performance feedback in Rel-19 for slicing.</w:t>
      </w:r>
    </w:p>
    <w:p w14:paraId="593917A5" w14:textId="77777777" w:rsidR="00224A71" w:rsidRDefault="00224A71" w:rsidP="00224A71">
      <w:pPr>
        <w:rPr>
          <w:rFonts w:ascii="Calibri" w:hAnsi="Calibri" w:cs="Calibri"/>
          <w:b/>
          <w:color w:val="008000"/>
          <w:sz w:val="18"/>
        </w:rPr>
      </w:pPr>
    </w:p>
    <w:p w14:paraId="7E4CF12D" w14:textId="77777777" w:rsidR="00224A71" w:rsidRDefault="00224A71" w:rsidP="00224A71">
      <w:pPr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t>FFS whether to include measured/predicted UE throughput per slice as input from local node.</w:t>
      </w:r>
    </w:p>
    <w:p w14:paraId="68CD3C30" w14:textId="77777777" w:rsidR="00224A71" w:rsidRDefault="00224A71" w:rsidP="00224A71">
      <w:pPr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t>FFS whether to introduce delivery of slice level UE throughput prediction/measurement during handover procedure.</w:t>
      </w:r>
    </w:p>
    <w:p w14:paraId="248AEC8F" w14:textId="77777777" w:rsidR="00224A71" w:rsidRDefault="00224A71" w:rsidP="00224A71">
      <w:pPr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t>FFS on SLA requirements fulfilment information exchange.</w:t>
      </w:r>
    </w:p>
    <w:p w14:paraId="118DC59E" w14:textId="010C5393" w:rsidR="00E42321" w:rsidRPr="002102B1" w:rsidRDefault="0011107D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宋体" w:cs="Times New Roman"/>
          <w:szCs w:val="20"/>
        </w:rPr>
      </w:pPr>
      <w:r w:rsidRPr="0011107D">
        <w:rPr>
          <w:rFonts w:eastAsia="宋体" w:cs="Times New Roman"/>
          <w:szCs w:val="20"/>
        </w:rPr>
        <w:t xml:space="preserve">In this paper, we </w:t>
      </w:r>
      <w:r w:rsidR="001D4A7A">
        <w:rPr>
          <w:rFonts w:eastAsia="宋体" w:cs="Times New Roman"/>
          <w:szCs w:val="20"/>
        </w:rPr>
        <w:t xml:space="preserve">provide our understanding </w:t>
      </w:r>
      <w:r w:rsidR="009672C7">
        <w:rPr>
          <w:rFonts w:eastAsia="宋体" w:cs="Times New Roman"/>
          <w:szCs w:val="20"/>
        </w:rPr>
        <w:t>of</w:t>
      </w:r>
      <w:r w:rsidR="001D4A7A">
        <w:rPr>
          <w:rFonts w:eastAsia="宋体" w:cs="Times New Roman"/>
          <w:szCs w:val="20"/>
        </w:rPr>
        <w:t xml:space="preserve"> AI/ML based </w:t>
      </w:r>
      <w:r w:rsidR="00114D87">
        <w:rPr>
          <w:rFonts w:eastAsia="宋体" w:cs="Times New Roman"/>
          <w:szCs w:val="20"/>
        </w:rPr>
        <w:t>Network Slicing</w:t>
      </w:r>
      <w:r w:rsidRPr="0011107D">
        <w:rPr>
          <w:rFonts w:eastAsia="宋体" w:cs="Times New Roman"/>
          <w:szCs w:val="20"/>
        </w:rPr>
        <w:t>.</w:t>
      </w:r>
    </w:p>
    <w:p w14:paraId="06E2F600" w14:textId="77777777" w:rsidR="00E42321" w:rsidRDefault="00954D4A">
      <w:pPr>
        <w:pStyle w:val="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Discussion</w:t>
      </w:r>
    </w:p>
    <w:p w14:paraId="1B4128B9" w14:textId="056E8B8A" w:rsidR="00BC2174" w:rsidRDefault="00BC2174" w:rsidP="00BC2174">
      <w:pPr>
        <w:pStyle w:val="2"/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iner granularity of UE performance feedback</w:t>
      </w:r>
    </w:p>
    <w:p w14:paraId="0C2E0370" w14:textId="50FCE62C" w:rsidR="008223A2" w:rsidRDefault="008C6CC2">
      <w:pPr>
        <w:tabs>
          <w:tab w:val="left" w:pos="1985"/>
        </w:tabs>
        <w:jc w:val="both"/>
      </w:pPr>
      <w:r>
        <w:rPr>
          <w:rFonts w:hint="eastAsia"/>
        </w:rPr>
        <w:t>D</w:t>
      </w:r>
      <w:r>
        <w:t>uring RAN3#12</w:t>
      </w:r>
      <w:r w:rsidR="008223A2">
        <w:t>4</w:t>
      </w:r>
      <w:r>
        <w:t xml:space="preserve">, RAN3 has </w:t>
      </w:r>
      <w:r w:rsidR="008223A2">
        <w:t xml:space="preserve">reached consensus on </w:t>
      </w:r>
      <w:r w:rsidR="006C4569" w:rsidRPr="006C4569">
        <w:t xml:space="preserve">enhancing the granularity of </w:t>
      </w:r>
      <w:r w:rsidR="006C4569">
        <w:t>UE</w:t>
      </w:r>
      <w:r w:rsidR="006C4569" w:rsidRPr="006C4569">
        <w:t xml:space="preserve"> performance feedback</w:t>
      </w:r>
      <w:r w:rsidR="006C4569">
        <w:t xml:space="preserve"> to </w:t>
      </w:r>
      <w:r w:rsidR="006C4569" w:rsidRPr="006C4569">
        <w:t>support network slicing</w:t>
      </w:r>
      <w:r w:rsidR="00253836">
        <w:t xml:space="preserve">, </w:t>
      </w:r>
      <w:r w:rsidR="00253836" w:rsidRPr="00253836">
        <w:t xml:space="preserve">but no further conclusion on which </w:t>
      </w:r>
      <w:r w:rsidR="00253836">
        <w:t>finer</w:t>
      </w:r>
      <w:r w:rsidR="00253836" w:rsidRPr="00253836">
        <w:t xml:space="preserve"> granularity UE performance feedback </w:t>
      </w:r>
      <w:r w:rsidR="00253836">
        <w:t>needs to be</w:t>
      </w:r>
      <w:r w:rsidR="00253836" w:rsidRPr="00253836">
        <w:t xml:space="preserve"> supported. </w:t>
      </w:r>
      <w:r w:rsidR="00253836">
        <w:t>In [2], how</w:t>
      </w:r>
      <w:r w:rsidR="00253836" w:rsidRPr="00253836">
        <w:t xml:space="preserve"> to define UE performance feedback in R18 was discussed in</w:t>
      </w:r>
      <w:r w:rsidR="00253836">
        <w:t xml:space="preserve"> RAN3#124</w:t>
      </w:r>
      <w:r w:rsidR="00253836" w:rsidRPr="00253836">
        <w:t>, and the following conclusions were reached</w:t>
      </w:r>
      <w:r w:rsidR="00FF16CD">
        <w:t>:</w:t>
      </w:r>
    </w:p>
    <w:p w14:paraId="6ADDA4D1" w14:textId="77777777" w:rsidR="00FF16CD" w:rsidRDefault="00FF16CD" w:rsidP="00FF16CD">
      <w:pPr>
        <w:tabs>
          <w:tab w:val="left" w:pos="1985"/>
        </w:tabs>
        <w:jc w:val="both"/>
      </w:pPr>
      <w:r>
        <w:rPr>
          <w:rFonts w:ascii="Calibri" w:hAnsi="Calibri" w:cs="Calibri" w:hint="eastAsia"/>
          <w:b/>
          <w:bCs/>
          <w:color w:val="FF0000"/>
          <w:sz w:val="18"/>
          <w:szCs w:val="18"/>
        </w:rPr>
        <w:t xml:space="preserve">UE level </w:t>
      </w:r>
      <w:r>
        <w:rPr>
          <w:rFonts w:ascii="Calibri" w:hAnsi="Calibri" w:cs="Calibri"/>
          <w:b/>
          <w:bCs/>
          <w:color w:val="FF0000"/>
          <w:sz w:val="18"/>
          <w:szCs w:val="18"/>
        </w:rPr>
        <w:t>performance</w:t>
      </w:r>
      <w:r>
        <w:rPr>
          <w:rFonts w:ascii="Calibri" w:hAnsi="Calibri" w:cs="Calibri" w:hint="eastAsia"/>
          <w:b/>
          <w:bCs/>
          <w:color w:val="FF0000"/>
          <w:sz w:val="18"/>
          <w:szCs w:val="18"/>
        </w:rPr>
        <w:t xml:space="preserve"> is de</w:t>
      </w:r>
      <w:r>
        <w:rPr>
          <w:rFonts w:ascii="Calibri" w:hAnsi="Calibri" w:cs="Calibri"/>
          <w:b/>
          <w:bCs/>
          <w:color w:val="FF0000"/>
          <w:sz w:val="18"/>
          <w:szCs w:val="18"/>
        </w:rPr>
        <w:t>rived as the</w:t>
      </w:r>
      <w:r>
        <w:rPr>
          <w:rFonts w:ascii="Calibri" w:hAnsi="Calibri" w:cs="Calibri" w:hint="eastAsia"/>
          <w:b/>
          <w:bCs/>
          <w:color w:val="FF0000"/>
          <w:sz w:val="18"/>
          <w:szCs w:val="18"/>
        </w:rPr>
        <w:t xml:space="preserve"> </w:t>
      </w:r>
      <w:r>
        <w:rPr>
          <w:rFonts w:ascii="Calibri" w:hAnsi="Calibri" w:cs="Calibri"/>
          <w:b/>
          <w:bCs/>
          <w:color w:val="FF0000"/>
          <w:sz w:val="18"/>
          <w:szCs w:val="18"/>
        </w:rPr>
        <w:t>average value of per DRB level measurements of the UE.</w:t>
      </w:r>
    </w:p>
    <w:p w14:paraId="11170DEA" w14:textId="29C1C968" w:rsidR="00FF16CD" w:rsidRDefault="00A87492">
      <w:pPr>
        <w:tabs>
          <w:tab w:val="left" w:pos="1985"/>
        </w:tabs>
        <w:jc w:val="both"/>
      </w:pPr>
      <w:r>
        <w:t xml:space="preserve">And also, based on the </w:t>
      </w:r>
      <w:r w:rsidR="00957606">
        <w:t xml:space="preserve">previous discussion and </w:t>
      </w:r>
      <w:r w:rsidR="00200EFF">
        <w:rPr>
          <w:rFonts w:ascii="Times-Roman" w:hAnsi="Times-Roman"/>
          <w:color w:val="000000"/>
          <w:szCs w:val="20"/>
        </w:rPr>
        <w:t>contribution</w:t>
      </w:r>
      <w:r w:rsidR="00957606">
        <w:t xml:space="preserve">s, </w:t>
      </w:r>
      <w:r w:rsidR="00957606" w:rsidRPr="00957606">
        <w:t xml:space="preserve">the </w:t>
      </w:r>
      <w:r w:rsidR="00957606">
        <w:t xml:space="preserve">following granularities of UE performance </w:t>
      </w:r>
      <w:r w:rsidR="00957606" w:rsidRPr="00957606">
        <w:t xml:space="preserve">feedback </w:t>
      </w:r>
      <w:r w:rsidR="00957606">
        <w:t>have been mentioned</w:t>
      </w:r>
      <w:r w:rsidR="00957606" w:rsidRPr="00957606">
        <w:t>:</w:t>
      </w:r>
    </w:p>
    <w:p w14:paraId="04971C2D" w14:textId="5D69162B" w:rsidR="00957606" w:rsidRPr="00957606" w:rsidRDefault="00957606" w:rsidP="00957606">
      <w:pPr>
        <w:pStyle w:val="afc"/>
        <w:numPr>
          <w:ilvl w:val="0"/>
          <w:numId w:val="25"/>
        </w:numPr>
        <w:tabs>
          <w:tab w:val="left" w:pos="1985"/>
        </w:tabs>
        <w:jc w:val="both"/>
      </w:pPr>
      <w:proofErr w:type="spellStart"/>
      <w:r>
        <w:rPr>
          <w:rFonts w:eastAsiaTheme="minorEastAsia"/>
        </w:rPr>
        <w:t>QoS</w:t>
      </w:r>
      <w:proofErr w:type="spellEnd"/>
      <w:r>
        <w:rPr>
          <w:rFonts w:eastAsiaTheme="minorEastAsia"/>
        </w:rPr>
        <w:t xml:space="preserve"> flow level</w:t>
      </w:r>
    </w:p>
    <w:p w14:paraId="23845CCB" w14:textId="4CBBCBF9" w:rsidR="00957606" w:rsidRPr="00957606" w:rsidRDefault="00957606" w:rsidP="00957606">
      <w:pPr>
        <w:pStyle w:val="afc"/>
        <w:numPr>
          <w:ilvl w:val="0"/>
          <w:numId w:val="25"/>
        </w:numPr>
        <w:tabs>
          <w:tab w:val="left" w:pos="1985"/>
        </w:tabs>
        <w:jc w:val="both"/>
      </w:pPr>
      <w:r>
        <w:rPr>
          <w:rFonts w:eastAsiaTheme="minorEastAsia"/>
        </w:rPr>
        <w:t>DRB level</w:t>
      </w:r>
    </w:p>
    <w:p w14:paraId="5B8CF4E9" w14:textId="4F17296F" w:rsidR="00957606" w:rsidRPr="00957606" w:rsidRDefault="00957606" w:rsidP="00957606">
      <w:pPr>
        <w:pStyle w:val="afc"/>
        <w:numPr>
          <w:ilvl w:val="0"/>
          <w:numId w:val="25"/>
        </w:numPr>
        <w:tabs>
          <w:tab w:val="left" w:pos="1985"/>
        </w:tabs>
        <w:jc w:val="both"/>
      </w:pPr>
      <w:r>
        <w:rPr>
          <w:rFonts w:eastAsiaTheme="minorEastAsia"/>
        </w:rPr>
        <w:t>PDU session level</w:t>
      </w:r>
    </w:p>
    <w:p w14:paraId="469D5912" w14:textId="0CBC8601" w:rsidR="00957606" w:rsidRPr="00957606" w:rsidRDefault="00957606" w:rsidP="00957606">
      <w:pPr>
        <w:pStyle w:val="afc"/>
        <w:numPr>
          <w:ilvl w:val="0"/>
          <w:numId w:val="25"/>
        </w:numPr>
        <w:tabs>
          <w:tab w:val="left" w:pos="1985"/>
        </w:tabs>
        <w:jc w:val="both"/>
      </w:pPr>
      <w:r>
        <w:rPr>
          <w:rFonts w:eastAsiaTheme="minorEastAsia"/>
        </w:rPr>
        <w:t>S-NSSAI level</w:t>
      </w:r>
    </w:p>
    <w:p w14:paraId="376D92DB" w14:textId="39C72114" w:rsidR="00957606" w:rsidRDefault="00957606" w:rsidP="00957606">
      <w:pPr>
        <w:pStyle w:val="afc"/>
        <w:numPr>
          <w:ilvl w:val="0"/>
          <w:numId w:val="25"/>
        </w:numPr>
        <w:tabs>
          <w:tab w:val="left" w:pos="1985"/>
        </w:tabs>
        <w:jc w:val="both"/>
      </w:pPr>
      <w:r>
        <w:rPr>
          <w:rFonts w:eastAsiaTheme="minorEastAsia"/>
        </w:rPr>
        <w:t>UE level</w:t>
      </w:r>
    </w:p>
    <w:p w14:paraId="29B9353F" w14:textId="6939DC46" w:rsidR="00D91F17" w:rsidRDefault="00954069">
      <w:pPr>
        <w:tabs>
          <w:tab w:val="left" w:pos="1985"/>
        </w:tabs>
        <w:jc w:val="both"/>
      </w:pPr>
      <w:r>
        <w:rPr>
          <w:rFonts w:hint="eastAsia"/>
        </w:rPr>
        <w:t>F</w:t>
      </w:r>
      <w:r>
        <w:t>or network slicing use case, the UE level performance feedback is not enough</w:t>
      </w:r>
      <w:r w:rsidR="001F4CCE">
        <w:t xml:space="preserve"> for evaluating the handover UE services</w:t>
      </w:r>
      <w:r w:rsidR="001F4CCE" w:rsidRPr="001F4CCE">
        <w:t xml:space="preserve"> </w:t>
      </w:r>
      <w:r w:rsidR="001F4CCE">
        <w:t>performance</w:t>
      </w:r>
      <w:r w:rsidR="002F0B4D">
        <w:t xml:space="preserve">. </w:t>
      </w:r>
      <w:r w:rsidR="00D91F17">
        <w:t xml:space="preserve">For per slice level UE performance feedback, </w:t>
      </w:r>
      <w:r w:rsidR="00213049">
        <w:t>e</w:t>
      </w:r>
      <w:r w:rsidR="00213049" w:rsidRPr="00213049">
        <w:t xml:space="preserve">ach slice of </w:t>
      </w:r>
      <w:r w:rsidR="00213049">
        <w:t xml:space="preserve">the </w:t>
      </w:r>
      <w:r w:rsidR="00213049" w:rsidRPr="00213049">
        <w:t>UE may contain multiple PDU sessions</w:t>
      </w:r>
      <w:r w:rsidR="00213049">
        <w:t>, and each PDU session may represent one service. In order to evaluate the service performance after handover, slice level</w:t>
      </w:r>
      <w:r w:rsidR="00213049" w:rsidRPr="00213049">
        <w:t xml:space="preserve"> UE performance feedback </w:t>
      </w:r>
      <w:r w:rsidR="00213049">
        <w:t>seems</w:t>
      </w:r>
      <w:r w:rsidR="00213049" w:rsidRPr="00213049">
        <w:t xml:space="preserve"> not sufficient </w:t>
      </w:r>
      <w:r w:rsidR="00865BA9">
        <w:t xml:space="preserve">enough </w:t>
      </w:r>
      <w:r w:rsidR="00213049">
        <w:t xml:space="preserve">as the PDU session level UE performance cannot be derived from slice level UE performance. </w:t>
      </w:r>
      <w:r w:rsidR="00213049" w:rsidRPr="00213049">
        <w:t xml:space="preserve">To directly obtain </w:t>
      </w:r>
      <w:r w:rsidR="00213049">
        <w:t xml:space="preserve">the </w:t>
      </w:r>
      <w:r w:rsidR="00213049" w:rsidRPr="00213049">
        <w:t xml:space="preserve">UE performance </w:t>
      </w:r>
      <w:r w:rsidR="00213049">
        <w:t>feedback for</w:t>
      </w:r>
      <w:r w:rsidR="00213049" w:rsidRPr="00213049">
        <w:t xml:space="preserve"> each UE service after </w:t>
      </w:r>
      <w:r w:rsidR="00213049">
        <w:t>handover</w:t>
      </w:r>
      <w:r w:rsidR="00213049" w:rsidRPr="00213049">
        <w:t xml:space="preserve">, </w:t>
      </w:r>
      <w:r w:rsidR="00213049">
        <w:t>PDU session level</w:t>
      </w:r>
      <w:r w:rsidR="00213049" w:rsidRPr="00213049">
        <w:t xml:space="preserve"> UE performance </w:t>
      </w:r>
      <w:r w:rsidR="00213049">
        <w:t>propose to be introduced</w:t>
      </w:r>
      <w:r w:rsidR="00213049" w:rsidRPr="00213049">
        <w:t>.</w:t>
      </w:r>
    </w:p>
    <w:p w14:paraId="69FCA7AA" w14:textId="2BF5A573" w:rsidR="00213049" w:rsidRDefault="001E2661" w:rsidP="001E2661">
      <w:pPr>
        <w:tabs>
          <w:tab w:val="left" w:pos="1985"/>
        </w:tabs>
        <w:jc w:val="both"/>
      </w:pPr>
      <w:r>
        <w:rPr>
          <w:b/>
        </w:rPr>
        <w:t xml:space="preserve">Observation 1: The </w:t>
      </w:r>
      <w:r w:rsidR="00D21A16">
        <w:rPr>
          <w:b/>
        </w:rPr>
        <w:t xml:space="preserve">per slice level UE performance feedback cannot reflect UE service performance as each slice may contain multiple PDU sessions, and each PDU session may </w:t>
      </w:r>
      <w:r w:rsidR="00D21A16" w:rsidRPr="00D21A16">
        <w:rPr>
          <w:b/>
        </w:rPr>
        <w:t>represent one service</w:t>
      </w:r>
      <w:r w:rsidR="00D21A16">
        <w:rPr>
          <w:b/>
        </w:rPr>
        <w:t>.</w:t>
      </w:r>
    </w:p>
    <w:p w14:paraId="44F58847" w14:textId="123F5AEB" w:rsidR="00FF2516" w:rsidRDefault="00F2075C">
      <w:pPr>
        <w:tabs>
          <w:tab w:val="left" w:pos="1985"/>
        </w:tabs>
        <w:jc w:val="both"/>
      </w:pPr>
      <w:r w:rsidRPr="00F2075C">
        <w:lastRenderedPageBreak/>
        <w:t xml:space="preserve">According to the conclusion of the last meeting, the UE </w:t>
      </w:r>
      <w:r>
        <w:t xml:space="preserve">level </w:t>
      </w:r>
      <w:r w:rsidRPr="00F2075C">
        <w:t xml:space="preserve">performance </w:t>
      </w:r>
      <w:r>
        <w:t>is derived as</w:t>
      </w:r>
      <w:r w:rsidRPr="00F2075C">
        <w:t xml:space="preserve"> the </w:t>
      </w:r>
      <w:r>
        <w:t xml:space="preserve">average value of </w:t>
      </w:r>
      <w:r w:rsidRPr="00F2075C">
        <w:t xml:space="preserve">DRB level </w:t>
      </w:r>
      <w:r>
        <w:t>measurements</w:t>
      </w:r>
      <w:r w:rsidRPr="00F2075C">
        <w:t xml:space="preserve">, it </w:t>
      </w:r>
      <w:r>
        <w:t>seems</w:t>
      </w:r>
      <w:r w:rsidRPr="00F2075C">
        <w:t xml:space="preserve"> feasible to introduce UE performance </w:t>
      </w:r>
      <w:r>
        <w:t>feedback with</w:t>
      </w:r>
      <w:r w:rsidRPr="00F2075C">
        <w:t xml:space="preserve"> DRB level. However, </w:t>
      </w:r>
      <w:r w:rsidR="00FF020D">
        <w:t>after handover</w:t>
      </w:r>
      <w:r w:rsidRPr="00F2075C">
        <w:t xml:space="preserve">, </w:t>
      </w:r>
      <w:r w:rsidR="00700635">
        <w:t xml:space="preserve">the target node </w:t>
      </w:r>
      <w:r w:rsidR="00FF020D">
        <w:t xml:space="preserve">may have a different DRB configuration to map the </w:t>
      </w:r>
      <w:proofErr w:type="spellStart"/>
      <w:r w:rsidR="00FF020D">
        <w:t>QoS</w:t>
      </w:r>
      <w:proofErr w:type="spellEnd"/>
      <w:r w:rsidR="00FF020D">
        <w:t xml:space="preserve"> flows to DRB different from the source node</w:t>
      </w:r>
      <w:r w:rsidR="00E579F3">
        <w:t xml:space="preserve">. For example, the source DRB to </w:t>
      </w:r>
      <w:proofErr w:type="spellStart"/>
      <w:r w:rsidR="00E579F3">
        <w:t>QoS</w:t>
      </w:r>
      <w:proofErr w:type="spellEnd"/>
      <w:r w:rsidR="00E579F3">
        <w:t xml:space="preserve"> flow mapping is </w:t>
      </w:r>
      <w:proofErr w:type="spellStart"/>
      <w:r w:rsidR="00E579F3">
        <w:t>QoS</w:t>
      </w:r>
      <w:proofErr w:type="spellEnd"/>
      <w:r w:rsidR="00E579F3">
        <w:t xml:space="preserve"> flow 1/2/3 all mapping to DRB#1, after handover, the target DRB to </w:t>
      </w:r>
      <w:proofErr w:type="spellStart"/>
      <w:r w:rsidR="00E579F3">
        <w:t>QoS</w:t>
      </w:r>
      <w:proofErr w:type="spellEnd"/>
      <w:r w:rsidR="00E579F3">
        <w:t xml:space="preserve"> flow mapping is </w:t>
      </w:r>
      <w:proofErr w:type="spellStart"/>
      <w:r w:rsidR="00E579F3">
        <w:t>QoS</w:t>
      </w:r>
      <w:proofErr w:type="spellEnd"/>
      <w:r w:rsidR="00E579F3">
        <w:t xml:space="preserve"> flow 1/2 mapping to DRB#1 and </w:t>
      </w:r>
      <w:proofErr w:type="spellStart"/>
      <w:r w:rsidR="00E579F3">
        <w:t>QoS</w:t>
      </w:r>
      <w:proofErr w:type="spellEnd"/>
      <w:r w:rsidR="00E579F3">
        <w:t xml:space="preserve"> flow 3 mapping to DRB#2</w:t>
      </w:r>
      <w:r w:rsidR="00FF020D">
        <w:t xml:space="preserve">. </w:t>
      </w:r>
      <w:r w:rsidR="00DF518F">
        <w:t>Besides, if the handover UE service performance needs to be monitored, the PDU session level UE performance feedback can be considered.</w:t>
      </w:r>
      <w:r w:rsidR="004348A9">
        <w:t xml:space="preserve"> If finer granularity </w:t>
      </w:r>
      <w:r w:rsidR="008E2AAB">
        <w:t xml:space="preserve">performance needs to be monitored, the </w:t>
      </w:r>
      <w:proofErr w:type="spellStart"/>
      <w:r w:rsidR="008E2AAB">
        <w:t>QoS</w:t>
      </w:r>
      <w:proofErr w:type="spellEnd"/>
      <w:r w:rsidR="008E2AAB">
        <w:t xml:space="preserve"> flow level UE performance feedback can be considered. As </w:t>
      </w:r>
      <w:r w:rsidR="008E2AAB" w:rsidRPr="008E2AAB">
        <w:t xml:space="preserve">the mapping between DRB and </w:t>
      </w:r>
      <w:proofErr w:type="spellStart"/>
      <w:r w:rsidR="008E2AAB" w:rsidRPr="008E2AAB">
        <w:t>QoS</w:t>
      </w:r>
      <w:proofErr w:type="spellEnd"/>
      <w:r w:rsidR="008E2AAB" w:rsidRPr="008E2AAB">
        <w:t xml:space="preserve"> flows may differ</w:t>
      </w:r>
      <w:r w:rsidR="008E2AAB">
        <w:t>ent</w:t>
      </w:r>
      <w:r w:rsidR="008E2AAB" w:rsidRPr="008E2AAB">
        <w:t xml:space="preserve"> between the source node and target node, which is inconvenient to monitor</w:t>
      </w:r>
      <w:r w:rsidR="008E2AAB">
        <w:t xml:space="preserve">, we propose to introduce PDU session level and/or </w:t>
      </w:r>
      <w:proofErr w:type="spellStart"/>
      <w:r w:rsidR="008E2AAB">
        <w:t>QoS</w:t>
      </w:r>
      <w:proofErr w:type="spellEnd"/>
      <w:r w:rsidR="008E2AAB">
        <w:t xml:space="preserve"> flow level UE performance feedback</w:t>
      </w:r>
      <w:r w:rsidR="00383257">
        <w:t xml:space="preserve"> for network slicing use case.</w:t>
      </w:r>
    </w:p>
    <w:p w14:paraId="1171343C" w14:textId="1ED9BF46" w:rsidR="00383257" w:rsidRDefault="00383257" w:rsidP="00383257">
      <w:pPr>
        <w:tabs>
          <w:tab w:val="left" w:pos="1985"/>
        </w:tabs>
        <w:jc w:val="both"/>
      </w:pPr>
      <w:r>
        <w:rPr>
          <w:b/>
        </w:rPr>
        <w:t>Observation 2: T</w:t>
      </w:r>
      <w:r w:rsidRPr="00383257">
        <w:rPr>
          <w:b/>
        </w:rPr>
        <w:t xml:space="preserve">he mapping between DRB and </w:t>
      </w:r>
      <w:proofErr w:type="spellStart"/>
      <w:r w:rsidRPr="00383257">
        <w:rPr>
          <w:b/>
        </w:rPr>
        <w:t>QoS</w:t>
      </w:r>
      <w:proofErr w:type="spellEnd"/>
      <w:r w:rsidRPr="00383257">
        <w:rPr>
          <w:b/>
        </w:rPr>
        <w:t xml:space="preserve"> flows may different between the source node and target node, which is inconvenient to monitor</w:t>
      </w:r>
      <w:r>
        <w:rPr>
          <w:b/>
        </w:rPr>
        <w:t>.</w:t>
      </w:r>
    </w:p>
    <w:p w14:paraId="50729B34" w14:textId="1C59B2BE" w:rsidR="00FF2516" w:rsidRPr="00383257" w:rsidRDefault="00383257">
      <w:pPr>
        <w:tabs>
          <w:tab w:val="left" w:pos="1985"/>
        </w:tabs>
        <w:jc w:val="both"/>
        <w:rPr>
          <w:b/>
        </w:rPr>
      </w:pPr>
      <w:r w:rsidRPr="00383257">
        <w:rPr>
          <w:rFonts w:hint="eastAsia"/>
          <w:b/>
        </w:rPr>
        <w:t>P</w:t>
      </w:r>
      <w:r w:rsidRPr="00383257">
        <w:rPr>
          <w:b/>
        </w:rPr>
        <w:t xml:space="preserve">roposal 1: </w:t>
      </w:r>
      <w:r>
        <w:rPr>
          <w:b/>
        </w:rPr>
        <w:t>Enhance finer granularity of UE performance feedback to support rep</w:t>
      </w:r>
      <w:r w:rsidR="00E27D8B">
        <w:rPr>
          <w:b/>
        </w:rPr>
        <w:t xml:space="preserve">orting per PDU session level </w:t>
      </w:r>
      <w:r>
        <w:rPr>
          <w:b/>
        </w:rPr>
        <w:t xml:space="preserve">or per </w:t>
      </w:r>
      <w:proofErr w:type="spellStart"/>
      <w:r>
        <w:rPr>
          <w:b/>
        </w:rPr>
        <w:t>QoS</w:t>
      </w:r>
      <w:proofErr w:type="spellEnd"/>
      <w:r>
        <w:rPr>
          <w:b/>
        </w:rPr>
        <w:t xml:space="preserve"> flow level. </w:t>
      </w:r>
    </w:p>
    <w:p w14:paraId="1BB561AD" w14:textId="77777777" w:rsidR="00383257" w:rsidRDefault="00383257">
      <w:pPr>
        <w:tabs>
          <w:tab w:val="left" w:pos="1985"/>
        </w:tabs>
        <w:jc w:val="both"/>
      </w:pPr>
    </w:p>
    <w:p w14:paraId="716A80B9" w14:textId="788CE7CE" w:rsidR="002358E2" w:rsidRDefault="002358E2">
      <w:pPr>
        <w:tabs>
          <w:tab w:val="left" w:pos="1985"/>
        </w:tabs>
        <w:jc w:val="both"/>
      </w:pPr>
    </w:p>
    <w:p w14:paraId="50A5CE75" w14:textId="3E5A0BE5" w:rsidR="004E235E" w:rsidRDefault="007E4535" w:rsidP="007E4535">
      <w:pPr>
        <w:pStyle w:val="2"/>
      </w:pPr>
      <w:r w:rsidRPr="007E4535">
        <w:t>UE traffic prediction/measurement</w:t>
      </w:r>
    </w:p>
    <w:p w14:paraId="1B03E6AB" w14:textId="223D366F" w:rsidR="00113DE4" w:rsidRPr="00113DE4" w:rsidRDefault="007E4535" w:rsidP="00B146D8">
      <w:pPr>
        <w:tabs>
          <w:tab w:val="left" w:pos="1985"/>
        </w:tabs>
        <w:jc w:val="both"/>
      </w:pPr>
      <w:r>
        <w:rPr>
          <w:rFonts w:hint="eastAsia"/>
        </w:rPr>
        <w:t>D</w:t>
      </w:r>
      <w:r>
        <w:t>uring RAN</w:t>
      </w:r>
      <w:r w:rsidR="00735F67">
        <w:t xml:space="preserve">3#124, </w:t>
      </w:r>
      <w:r w:rsidR="00735F67">
        <w:rPr>
          <w:rFonts w:eastAsia="宋体" w:cs="Times New Roman"/>
          <w:szCs w:val="20"/>
        </w:rPr>
        <w:t>the following FFS for UE traffic were captured</w:t>
      </w:r>
    </w:p>
    <w:p w14:paraId="131763CC" w14:textId="77777777" w:rsidR="00113DE4" w:rsidRDefault="00113DE4" w:rsidP="00113DE4">
      <w:pPr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t>FFS whether to include measured/predicted UE throughput per slice as input from local node.</w:t>
      </w:r>
    </w:p>
    <w:p w14:paraId="035C4761" w14:textId="77777777" w:rsidR="00113DE4" w:rsidRDefault="00113DE4" w:rsidP="00113DE4">
      <w:pPr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t>FFS whether to introduce delivery of slice level UE throughput prediction/measurement during handover procedure.</w:t>
      </w:r>
    </w:p>
    <w:p w14:paraId="58260BDF" w14:textId="5410635A" w:rsidR="00B30484" w:rsidRDefault="00B30484" w:rsidP="00B146D8">
      <w:pPr>
        <w:tabs>
          <w:tab w:val="left" w:pos="1985"/>
        </w:tabs>
        <w:jc w:val="both"/>
      </w:pPr>
      <w:r>
        <w:rPr>
          <w:rFonts w:hint="eastAsia"/>
        </w:rPr>
        <w:t>First</w:t>
      </w:r>
      <w:r>
        <w:t>, for whether to include measured/</w:t>
      </w:r>
      <w:r>
        <w:rPr>
          <w:rFonts w:hint="eastAsia"/>
        </w:rPr>
        <w:t>pre</w:t>
      </w:r>
      <w:r>
        <w:t xml:space="preserve">dicted UE traffic per slice as input, </w:t>
      </w:r>
      <w:r w:rsidR="00371E72">
        <w:t xml:space="preserve">according to 38.300, </w:t>
      </w:r>
      <w:r w:rsidR="00A81FC0">
        <w:t xml:space="preserve">as in RAN slicing, the traffic can be used by the NG-RAN node to </w:t>
      </w:r>
      <w:r w:rsidR="00A81FC0" w:rsidRPr="00E96F07">
        <w:t>select the appropriate configuration for each network slice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1E72" w14:paraId="3BAFA100" w14:textId="77777777" w:rsidTr="00371E72">
        <w:tc>
          <w:tcPr>
            <w:tcW w:w="9629" w:type="dxa"/>
          </w:tcPr>
          <w:p w14:paraId="028C477A" w14:textId="77777777" w:rsidR="00371E72" w:rsidRPr="00E96F07" w:rsidRDefault="00371E72" w:rsidP="00371E72">
            <w:r w:rsidRPr="00E96F07">
              <w:t>To enable differentiated handling of traffic for network slices with different SLA:</w:t>
            </w:r>
          </w:p>
          <w:p w14:paraId="5A9ED82E" w14:textId="77777777" w:rsidR="00371E72" w:rsidRPr="00371E72" w:rsidRDefault="00371E72" w:rsidP="00371E72">
            <w:pPr>
              <w:pStyle w:val="B1"/>
              <w:rPr>
                <w:lang w:val="en-US"/>
              </w:rPr>
            </w:pPr>
            <w:r w:rsidRPr="00371E72">
              <w:rPr>
                <w:lang w:val="en-US"/>
              </w:rPr>
              <w:t>-</w:t>
            </w:r>
            <w:r w:rsidRPr="00371E72">
              <w:rPr>
                <w:lang w:val="en-US"/>
              </w:rPr>
              <w:tab/>
              <w:t>NG-RAN is configured with a set of different configurations for different network slices by OAM;</w:t>
            </w:r>
          </w:p>
          <w:p w14:paraId="7FE2D26D" w14:textId="6E3924A6" w:rsidR="00371E72" w:rsidRPr="00371E72" w:rsidRDefault="00371E72" w:rsidP="00371E72">
            <w:pPr>
              <w:pStyle w:val="B1"/>
              <w:rPr>
                <w:lang w:val="en-US"/>
              </w:rPr>
            </w:pPr>
            <w:r w:rsidRPr="00371E72">
              <w:rPr>
                <w:lang w:val="en-US"/>
              </w:rPr>
              <w:t>-</w:t>
            </w:r>
            <w:r w:rsidRPr="00371E72">
              <w:rPr>
                <w:lang w:val="en-US"/>
              </w:rPr>
              <w:tab/>
              <w:t>To select the appropriate configuration for the traffic for each network slice, NG-RAN receives relevant information indicating which of the configurations applies for this specific network slice.</w:t>
            </w:r>
          </w:p>
        </w:tc>
      </w:tr>
    </w:tbl>
    <w:p w14:paraId="4B8EA06E" w14:textId="3B99266B" w:rsidR="00A81FC0" w:rsidRDefault="00A81FC0" w:rsidP="00A81FC0">
      <w:pPr>
        <w:tabs>
          <w:tab w:val="left" w:pos="1985"/>
        </w:tabs>
        <w:jc w:val="both"/>
      </w:pPr>
      <w:r>
        <w:rPr>
          <w:b/>
        </w:rPr>
        <w:t xml:space="preserve">Observation 3: The </w:t>
      </w:r>
      <w:r w:rsidRPr="009B267C">
        <w:rPr>
          <w:b/>
        </w:rPr>
        <w:t>traffic can be used by the NG-RAN node to select the appropriate configuration for each network slice</w:t>
      </w:r>
      <w:r>
        <w:rPr>
          <w:b/>
        </w:rPr>
        <w:t>.</w:t>
      </w:r>
    </w:p>
    <w:p w14:paraId="724BDF20" w14:textId="40CA4C8D" w:rsidR="00F749B3" w:rsidRDefault="00371E72" w:rsidP="00B146D8">
      <w:pPr>
        <w:tabs>
          <w:tab w:val="left" w:pos="1985"/>
        </w:tabs>
        <w:jc w:val="both"/>
      </w:pPr>
      <w:r>
        <w:t xml:space="preserve">When extended to AI/ML enabled network slice, </w:t>
      </w:r>
      <w:r w:rsidR="00F713A1">
        <w:rPr>
          <w:rFonts w:hint="eastAsia"/>
        </w:rPr>
        <w:t>w</w:t>
      </w:r>
      <w:r w:rsidR="00F713A1">
        <w:t xml:space="preserve">e believe that </w:t>
      </w:r>
      <w:r w:rsidR="00F749B3">
        <w:t>UE traffic measurement</w:t>
      </w:r>
      <w:r w:rsidR="00F749B3">
        <w:rPr>
          <w:rFonts w:hint="eastAsia"/>
        </w:rPr>
        <w:t>/</w:t>
      </w:r>
      <w:r w:rsidR="00F749B3">
        <w:t xml:space="preserve">prediction </w:t>
      </w:r>
      <w:r w:rsidR="00F713A1">
        <w:t xml:space="preserve">is beneficial for the AI/ML model to optimize network slice resource allocation for both local node and neighbor node. For local node, </w:t>
      </w:r>
      <w:r w:rsidR="00F713A1" w:rsidRPr="00F713A1">
        <w:t xml:space="preserve">dynamic </w:t>
      </w:r>
      <w:r w:rsidR="00F713A1">
        <w:t>network slice resource</w:t>
      </w:r>
      <w:r w:rsidR="00F713A1" w:rsidRPr="00F713A1">
        <w:t xml:space="preserve"> allocation can be performed by </w:t>
      </w:r>
      <w:r w:rsidR="00F713A1">
        <w:t>taking UE traffic measurement/prediction into consideration.</w:t>
      </w:r>
      <w:r w:rsidR="00F713A1" w:rsidRPr="00F713A1">
        <w:t xml:space="preserve"> </w:t>
      </w:r>
      <w:r w:rsidR="00F713A1">
        <w:t>For example, i</w:t>
      </w:r>
      <w:r w:rsidR="00F713A1" w:rsidRPr="00F713A1">
        <w:t xml:space="preserve">f </w:t>
      </w:r>
      <w:r w:rsidR="00F713A1">
        <w:t xml:space="preserve">the </w:t>
      </w:r>
      <w:r w:rsidR="00F713A1" w:rsidRPr="00F713A1">
        <w:t>UE</w:t>
      </w:r>
      <w:r w:rsidR="00F713A1">
        <w:t xml:space="preserve"> traffic is predicted to increase</w:t>
      </w:r>
      <w:r w:rsidR="00F713A1" w:rsidRPr="00F713A1">
        <w:t xml:space="preserve"> rapidly </w:t>
      </w:r>
      <w:r w:rsidR="00325B0B">
        <w:t>in the future</w:t>
      </w:r>
      <w:r w:rsidR="00F713A1" w:rsidRPr="00F713A1">
        <w:t xml:space="preserve">, the local node can allocate more </w:t>
      </w:r>
      <w:r w:rsidR="00325B0B">
        <w:t xml:space="preserve">slice </w:t>
      </w:r>
      <w:r w:rsidR="00F713A1" w:rsidRPr="00F713A1">
        <w:t xml:space="preserve">resources to avoid congestion </w:t>
      </w:r>
      <w:r w:rsidR="00325B0B">
        <w:t>to guarantee the</w:t>
      </w:r>
      <w:r w:rsidR="00F713A1" w:rsidRPr="00F713A1">
        <w:t xml:space="preserve"> </w:t>
      </w:r>
      <w:proofErr w:type="spellStart"/>
      <w:r w:rsidR="00F713A1" w:rsidRPr="00F713A1">
        <w:t>QoS</w:t>
      </w:r>
      <w:proofErr w:type="spellEnd"/>
      <w:r w:rsidR="00F713A1" w:rsidRPr="00F713A1">
        <w:t xml:space="preserve"> </w:t>
      </w:r>
      <w:r w:rsidR="00325B0B">
        <w:t>requirement</w:t>
      </w:r>
      <w:r w:rsidR="00F713A1" w:rsidRPr="00F713A1">
        <w:t xml:space="preserve">. </w:t>
      </w:r>
      <w:r w:rsidR="00325B0B">
        <w:t>For neighbor node, b</w:t>
      </w:r>
      <w:r w:rsidR="00F713A1" w:rsidRPr="00F713A1">
        <w:t xml:space="preserve">y </w:t>
      </w:r>
      <w:r w:rsidR="004C2DD5">
        <w:t>transmitting</w:t>
      </w:r>
      <w:r w:rsidR="00F713A1" w:rsidRPr="00F713A1">
        <w:t xml:space="preserve"> the </w:t>
      </w:r>
      <w:r w:rsidR="00325B0B" w:rsidRPr="00F713A1">
        <w:t xml:space="preserve">UE traffic </w:t>
      </w:r>
      <w:r w:rsidR="00F713A1" w:rsidRPr="00F713A1">
        <w:t>measurement</w:t>
      </w:r>
      <w:r w:rsidR="00325B0B">
        <w:rPr>
          <w:rFonts w:hint="eastAsia"/>
        </w:rPr>
        <w:t>/</w:t>
      </w:r>
      <w:r w:rsidR="00F713A1" w:rsidRPr="00F713A1">
        <w:t xml:space="preserve">prediction </w:t>
      </w:r>
      <w:r w:rsidR="004C2DD5">
        <w:t>to the neighbor node</w:t>
      </w:r>
      <w:r w:rsidR="00F713A1" w:rsidRPr="00F713A1">
        <w:t xml:space="preserve">, the neighbor node can </w:t>
      </w:r>
      <w:r w:rsidR="00325B0B">
        <w:t xml:space="preserve">evaluate and </w:t>
      </w:r>
      <w:r w:rsidR="00F713A1" w:rsidRPr="00F713A1">
        <w:t xml:space="preserve">determine whether the slice resources </w:t>
      </w:r>
      <w:r w:rsidR="00325B0B">
        <w:t>can meet the requirements for</w:t>
      </w:r>
      <w:r w:rsidR="00F713A1" w:rsidRPr="00F713A1">
        <w:t xml:space="preserve"> </w:t>
      </w:r>
      <w:r w:rsidR="00325B0B">
        <w:t xml:space="preserve">the handover </w:t>
      </w:r>
      <w:r w:rsidR="00F713A1" w:rsidRPr="00F713A1">
        <w:t xml:space="preserve">UE. Therefore, we </w:t>
      </w:r>
      <w:r w:rsidR="00325B0B">
        <w:t>propose to include the UE traffic measurement/prediction</w:t>
      </w:r>
      <w:r w:rsidR="00F713A1" w:rsidRPr="00F713A1">
        <w:t xml:space="preserve"> as input information for AI</w:t>
      </w:r>
      <w:r w:rsidR="00325B0B">
        <w:rPr>
          <w:rFonts w:hint="eastAsia"/>
        </w:rPr>
        <w:t>/</w:t>
      </w:r>
      <w:r w:rsidR="00325B0B">
        <w:t>ML model inference and also exchange between nodes</w:t>
      </w:r>
      <w:r w:rsidR="00F713A1" w:rsidRPr="00F713A1">
        <w:t>.</w:t>
      </w:r>
    </w:p>
    <w:p w14:paraId="5525E195" w14:textId="37C9AA06" w:rsidR="00B30484" w:rsidRDefault="00325B0B" w:rsidP="00325B0B">
      <w:pPr>
        <w:tabs>
          <w:tab w:val="left" w:pos="1985"/>
        </w:tabs>
        <w:jc w:val="both"/>
        <w:rPr>
          <w:b/>
        </w:rPr>
      </w:pPr>
      <w:r>
        <w:rPr>
          <w:b/>
        </w:rPr>
        <w:t>Observation 4: The UE traffic measurement</w:t>
      </w:r>
      <w:r>
        <w:rPr>
          <w:rFonts w:hint="eastAsia"/>
          <w:b/>
        </w:rPr>
        <w:t>/</w:t>
      </w:r>
      <w:r>
        <w:rPr>
          <w:b/>
        </w:rPr>
        <w:t xml:space="preserve">prediction is beneficial for local node to optimize slice resource allocation and for neighbor node to </w:t>
      </w:r>
      <w:r w:rsidRPr="00325B0B">
        <w:rPr>
          <w:b/>
        </w:rPr>
        <w:t>evaluate and determine whether the slice resources can meet the requirements for the handover UE</w:t>
      </w:r>
      <w:r>
        <w:rPr>
          <w:b/>
        </w:rPr>
        <w:t>.</w:t>
      </w:r>
    </w:p>
    <w:p w14:paraId="4E8C8A69" w14:textId="2EDA3D63" w:rsidR="00325B0B" w:rsidRDefault="00325B0B" w:rsidP="00325B0B">
      <w:pPr>
        <w:tabs>
          <w:tab w:val="left" w:pos="1985"/>
        </w:tabs>
        <w:jc w:val="both"/>
        <w:rPr>
          <w:b/>
        </w:rPr>
      </w:pPr>
      <w:r>
        <w:rPr>
          <w:b/>
        </w:rPr>
        <w:t xml:space="preserve">Proposal 2: Include the </w:t>
      </w:r>
      <w:r w:rsidRPr="005D46F0">
        <w:rPr>
          <w:b/>
        </w:rPr>
        <w:t>UE traffic</w:t>
      </w:r>
      <w:r>
        <w:rPr>
          <w:b/>
        </w:rPr>
        <w:t xml:space="preserve"> measurement</w:t>
      </w:r>
      <w:r>
        <w:rPr>
          <w:rFonts w:hint="eastAsia"/>
          <w:b/>
        </w:rPr>
        <w:t>/</w:t>
      </w:r>
      <w:r>
        <w:rPr>
          <w:b/>
        </w:rPr>
        <w:t>prediction as input information for AI/ML-based network slice.</w:t>
      </w:r>
    </w:p>
    <w:p w14:paraId="59CB3273" w14:textId="6F20982A" w:rsidR="00325B0B" w:rsidRDefault="00325B0B" w:rsidP="00325B0B">
      <w:pPr>
        <w:tabs>
          <w:tab w:val="left" w:pos="1985"/>
        </w:tabs>
        <w:jc w:val="both"/>
      </w:pPr>
      <w:r>
        <w:rPr>
          <w:b/>
        </w:rPr>
        <w:t xml:space="preserve">Proposal 3: </w:t>
      </w:r>
      <w:r w:rsidRPr="005D46F0">
        <w:rPr>
          <w:b/>
        </w:rPr>
        <w:t>UE traffic</w:t>
      </w:r>
      <w:r>
        <w:rPr>
          <w:b/>
        </w:rPr>
        <w:t xml:space="preserve"> measurement</w:t>
      </w:r>
      <w:r>
        <w:rPr>
          <w:rFonts w:hint="eastAsia"/>
          <w:b/>
        </w:rPr>
        <w:t>/</w:t>
      </w:r>
      <w:r>
        <w:rPr>
          <w:b/>
        </w:rPr>
        <w:t xml:space="preserve">prediction can be </w:t>
      </w:r>
      <w:r w:rsidR="00896E6D">
        <w:rPr>
          <w:b/>
        </w:rPr>
        <w:t>transmitted to the neighbor node</w:t>
      </w:r>
      <w:r>
        <w:rPr>
          <w:b/>
        </w:rPr>
        <w:t xml:space="preserve"> during handover procedure.</w:t>
      </w:r>
    </w:p>
    <w:p w14:paraId="32730792" w14:textId="0D255DFA" w:rsidR="00325B0B" w:rsidRDefault="00325B0B" w:rsidP="00B146D8">
      <w:pPr>
        <w:tabs>
          <w:tab w:val="left" w:pos="1985"/>
        </w:tabs>
        <w:jc w:val="both"/>
      </w:pPr>
    </w:p>
    <w:p w14:paraId="505BC405" w14:textId="493DDFF7" w:rsidR="004D02DA" w:rsidRDefault="00325B0B" w:rsidP="00B146D8">
      <w:pPr>
        <w:tabs>
          <w:tab w:val="left" w:pos="1985"/>
        </w:tabs>
        <w:jc w:val="both"/>
      </w:pPr>
      <w:r>
        <w:rPr>
          <w:rFonts w:hint="eastAsia"/>
        </w:rPr>
        <w:t>T</w:t>
      </w:r>
      <w:r>
        <w:t xml:space="preserve">hen, from the FFS of RAN3#124, the UE throughput is used to define UE traffic. However, </w:t>
      </w:r>
      <w:r w:rsidR="004D02DA">
        <w:rPr>
          <w:rFonts w:hint="eastAsia"/>
        </w:rPr>
        <w:t>i</w:t>
      </w:r>
      <w:r w:rsidR="004D02DA" w:rsidRPr="004D02DA">
        <w:t xml:space="preserve">n order to evaluate whether UE traffic rises rapidly after a </w:t>
      </w:r>
      <w:r w:rsidR="004D02DA">
        <w:t>specific point in time</w:t>
      </w:r>
      <w:r w:rsidR="004D02DA" w:rsidRPr="004D02DA">
        <w:t xml:space="preserve">, rather than as a </w:t>
      </w:r>
      <w:r w:rsidR="004D02DA">
        <w:t xml:space="preserve">data </w:t>
      </w:r>
      <w:r w:rsidR="004D02DA" w:rsidRPr="004D02DA">
        <w:t xml:space="preserve">burst that rises rapidly and then falls back rapidly, we think </w:t>
      </w:r>
      <w:r w:rsidR="004D02DA">
        <w:t xml:space="preserve">data volume </w:t>
      </w:r>
      <w:r w:rsidR="004D02DA" w:rsidRPr="004D02DA">
        <w:t xml:space="preserve">can be considered as a representation of </w:t>
      </w:r>
      <w:r w:rsidR="004D02DA">
        <w:t xml:space="preserve">UE </w:t>
      </w:r>
      <w:r w:rsidR="004D02DA" w:rsidRPr="004D02DA">
        <w:t>traffic</w:t>
      </w:r>
      <w:r w:rsidR="004D02DA">
        <w:t>.</w:t>
      </w:r>
    </w:p>
    <w:p w14:paraId="6D92F70A" w14:textId="60D8A8DE" w:rsidR="00325B0B" w:rsidRDefault="005C558B" w:rsidP="005C558B">
      <w:pPr>
        <w:tabs>
          <w:tab w:val="left" w:pos="1985"/>
        </w:tabs>
        <w:jc w:val="both"/>
      </w:pPr>
      <w:r>
        <w:rPr>
          <w:b/>
        </w:rPr>
        <w:t xml:space="preserve">Proposal 4: </w:t>
      </w:r>
      <w:r w:rsidR="00472CBA">
        <w:rPr>
          <w:b/>
        </w:rPr>
        <w:t>D</w:t>
      </w:r>
      <w:r w:rsidR="00FF3295">
        <w:rPr>
          <w:b/>
        </w:rPr>
        <w:t>ata volum</w:t>
      </w:r>
      <w:r w:rsidR="00FF3295">
        <w:rPr>
          <w:rFonts w:hint="eastAsia"/>
          <w:b/>
        </w:rPr>
        <w:t>e</w:t>
      </w:r>
      <w:r w:rsidR="00472CBA">
        <w:rPr>
          <w:b/>
        </w:rPr>
        <w:t xml:space="preserve"> is preferred to represent UE traffic</w:t>
      </w:r>
      <w:r w:rsidR="00F36427">
        <w:rPr>
          <w:b/>
        </w:rPr>
        <w:t>.</w:t>
      </w:r>
    </w:p>
    <w:p w14:paraId="21E8872F" w14:textId="5974B9DB" w:rsidR="009D3838" w:rsidRDefault="009D3838" w:rsidP="000D4A84">
      <w:pPr>
        <w:tabs>
          <w:tab w:val="left" w:pos="1985"/>
        </w:tabs>
        <w:jc w:val="both"/>
      </w:pPr>
    </w:p>
    <w:p w14:paraId="6E0ADC6D" w14:textId="19322FB2" w:rsidR="00C42379" w:rsidRPr="005D46F0" w:rsidRDefault="00C42379" w:rsidP="00C42379">
      <w:pPr>
        <w:pStyle w:val="2"/>
      </w:pPr>
      <w:r>
        <w:rPr>
          <w:rFonts w:eastAsiaTheme="minorEastAsia" w:hint="eastAsia"/>
          <w:lang w:eastAsia="zh-CN"/>
        </w:rPr>
        <w:lastRenderedPageBreak/>
        <w:t>S</w:t>
      </w:r>
      <w:r>
        <w:rPr>
          <w:rFonts w:eastAsiaTheme="minorEastAsia"/>
          <w:lang w:eastAsia="zh-CN"/>
        </w:rPr>
        <w:t>ignalling procedure</w:t>
      </w:r>
    </w:p>
    <w:p w14:paraId="2ED8273D" w14:textId="77777777" w:rsidR="008C3592" w:rsidRDefault="008C3592" w:rsidP="008C3592">
      <w:pPr>
        <w:tabs>
          <w:tab w:val="left" w:pos="1985"/>
        </w:tabs>
        <w:jc w:val="both"/>
      </w:pPr>
      <w:r>
        <w:rPr>
          <w:rFonts w:hint="eastAsia"/>
        </w:rPr>
        <w:t>I</w:t>
      </w:r>
      <w:r>
        <w:t>n last meeting, the following agreement has been captured.</w:t>
      </w:r>
    </w:p>
    <w:p w14:paraId="25AD508A" w14:textId="77777777" w:rsidR="008C3592" w:rsidRPr="00E14ACD" w:rsidRDefault="008C3592" w:rsidP="008C3592">
      <w:pPr>
        <w:pStyle w:val="14"/>
        <w:overflowPunct/>
        <w:autoSpaceDE/>
        <w:autoSpaceDN/>
        <w:adjustRightInd/>
        <w:spacing w:line="360" w:lineRule="auto"/>
        <w:ind w:left="0"/>
        <w:textAlignment w:val="auto"/>
        <w:rPr>
          <w:rFonts w:ascii="Calibri" w:hAnsi="Calibri" w:cs="Calibri"/>
          <w:b/>
          <w:color w:val="008000"/>
          <w:sz w:val="18"/>
          <w:lang w:eastAsia="en-US"/>
        </w:rPr>
      </w:pPr>
      <w:r w:rsidRPr="00E14ACD">
        <w:rPr>
          <w:rFonts w:ascii="Calibri" w:hAnsi="Calibri" w:cs="Calibri" w:hint="eastAsia"/>
          <w:b/>
          <w:color w:val="008000"/>
          <w:sz w:val="18"/>
          <w:lang w:eastAsia="en-US"/>
        </w:rPr>
        <w:t>T</w:t>
      </w:r>
      <w:r w:rsidRPr="00E14ACD">
        <w:rPr>
          <w:rFonts w:ascii="Calibri" w:hAnsi="Calibri" w:cs="Calibri"/>
          <w:b/>
          <w:color w:val="008000"/>
          <w:sz w:val="18"/>
          <w:lang w:eastAsia="en-US"/>
        </w:rPr>
        <w:t>he deployment below of AI/ML function is applied to AI/ML based network slicing:</w:t>
      </w:r>
    </w:p>
    <w:p w14:paraId="04F78D1C" w14:textId="77777777" w:rsidR="008C3592" w:rsidRPr="00E14ACD" w:rsidRDefault="008C3592" w:rsidP="008C3592">
      <w:pPr>
        <w:spacing w:line="360" w:lineRule="auto"/>
        <w:rPr>
          <w:rFonts w:ascii="Calibri" w:hAnsi="Calibri" w:cs="Calibri"/>
          <w:b/>
          <w:color w:val="008000"/>
          <w:sz w:val="18"/>
          <w:lang w:eastAsia="en-US"/>
        </w:rPr>
      </w:pPr>
      <w:r w:rsidRPr="00E14ACD">
        <w:rPr>
          <w:rFonts w:ascii="Calibri" w:hAnsi="Calibri" w:cs="Calibri"/>
          <w:b/>
          <w:color w:val="008000"/>
          <w:sz w:val="18"/>
          <w:lang w:eastAsia="en-US"/>
        </w:rPr>
        <w:t>- AI/ML Model Training is located in OAM, and AI/ML Model Inference is located in NG-RAN node (</w:t>
      </w:r>
      <w:proofErr w:type="spellStart"/>
      <w:r w:rsidRPr="00E14ACD">
        <w:rPr>
          <w:rFonts w:ascii="Calibri" w:hAnsi="Calibri" w:cs="Calibri"/>
          <w:b/>
          <w:color w:val="008000"/>
          <w:sz w:val="18"/>
          <w:lang w:eastAsia="en-US"/>
        </w:rPr>
        <w:t>gNB</w:t>
      </w:r>
      <w:proofErr w:type="spellEnd"/>
      <w:r w:rsidRPr="00E14ACD">
        <w:rPr>
          <w:rFonts w:ascii="Calibri" w:hAnsi="Calibri" w:cs="Calibri"/>
          <w:b/>
          <w:color w:val="008000"/>
          <w:sz w:val="18"/>
          <w:lang w:eastAsia="en-US"/>
        </w:rPr>
        <w:t>-CU).</w:t>
      </w:r>
    </w:p>
    <w:p w14:paraId="2A73050E" w14:textId="27ED2FE2" w:rsidR="008C3592" w:rsidRDefault="008C3592" w:rsidP="008C3592">
      <w:pPr>
        <w:tabs>
          <w:tab w:val="left" w:pos="1985"/>
        </w:tabs>
        <w:jc w:val="both"/>
      </w:pPr>
      <w:r w:rsidRPr="00E14ACD">
        <w:rPr>
          <w:rFonts w:ascii="Calibri" w:hAnsi="Calibri" w:cs="Calibri"/>
          <w:b/>
          <w:color w:val="008000"/>
          <w:sz w:val="18"/>
          <w:lang w:eastAsia="en-US"/>
        </w:rPr>
        <w:t>- AI/ML Model Training and AI/ML Model Inference are both located in the NG-RAN node (</w:t>
      </w:r>
      <w:proofErr w:type="spellStart"/>
      <w:r w:rsidRPr="00E14ACD">
        <w:rPr>
          <w:rFonts w:ascii="Calibri" w:hAnsi="Calibri" w:cs="Calibri"/>
          <w:b/>
          <w:color w:val="008000"/>
          <w:sz w:val="18"/>
          <w:lang w:eastAsia="en-US"/>
        </w:rPr>
        <w:t>gNB</w:t>
      </w:r>
      <w:proofErr w:type="spellEnd"/>
      <w:r w:rsidRPr="00E14ACD">
        <w:rPr>
          <w:rFonts w:ascii="Calibri" w:hAnsi="Calibri" w:cs="Calibri"/>
          <w:b/>
          <w:color w:val="008000"/>
          <w:sz w:val="18"/>
          <w:lang w:eastAsia="en-US"/>
        </w:rPr>
        <w:t>-CU).</w:t>
      </w:r>
    </w:p>
    <w:p w14:paraId="0BB93BD8" w14:textId="185201AA" w:rsidR="00CE0DBE" w:rsidRPr="005D46F0" w:rsidRDefault="00CE0DBE" w:rsidP="00B146D8">
      <w:pPr>
        <w:tabs>
          <w:tab w:val="left" w:pos="1985"/>
        </w:tabs>
        <w:jc w:val="both"/>
      </w:pPr>
    </w:p>
    <w:p w14:paraId="5FB1B6B8" w14:textId="4AB5D739" w:rsidR="00FF34CE" w:rsidRDefault="004C29BF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 w:hint="eastAsia"/>
        </w:rPr>
        <w:t>F</w:t>
      </w:r>
      <w:r>
        <w:rPr>
          <w:rFonts w:eastAsia="宋体"/>
        </w:rPr>
        <w:t xml:space="preserve">or non-split architecture, the solutions and procedure for </w:t>
      </w:r>
      <w:r w:rsidR="007B4E3D">
        <w:rPr>
          <w:rFonts w:eastAsia="宋体"/>
        </w:rPr>
        <w:t>M</w:t>
      </w:r>
      <w:r w:rsidR="007B4E3D" w:rsidRPr="00932992">
        <w:rPr>
          <w:rFonts w:eastAsia="宋体" w:hint="eastAsia"/>
        </w:rPr>
        <w:t>odel training in OAM and inference</w:t>
      </w:r>
      <w:r w:rsidR="007B4E3D">
        <w:rPr>
          <w:rFonts w:eastAsia="宋体"/>
        </w:rPr>
        <w:t xml:space="preserve"> in NG-RAN</w:t>
      </w:r>
      <w:r w:rsidR="007B4E3D" w:rsidRPr="00932992">
        <w:rPr>
          <w:rFonts w:eastAsia="宋体" w:hint="eastAsia"/>
        </w:rPr>
        <w:t xml:space="preserve"> is illustrated in figure 1</w:t>
      </w:r>
      <w:r w:rsidR="007B4E3D">
        <w:rPr>
          <w:rFonts w:eastAsia="宋体"/>
        </w:rPr>
        <w:t>.</w:t>
      </w:r>
    </w:p>
    <w:p w14:paraId="57629012" w14:textId="293412C9" w:rsidR="007B4E3D" w:rsidRDefault="001B2AE2">
      <w:pPr>
        <w:tabs>
          <w:tab w:val="left" w:pos="1985"/>
        </w:tabs>
        <w:jc w:val="both"/>
      </w:pPr>
      <w:r>
        <w:object w:dxaOrig="10562" w:dyaOrig="7445" w14:anchorId="3F3D2F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39.5pt" o:ole="">
            <v:imagedata r:id="rId12" o:title=""/>
          </v:shape>
          <o:OLEObject Type="Embed" ProgID="Visio.Drawing.11" ShapeID="_x0000_i1025" DrawAspect="Content" ObjectID="_1784715360" r:id="rId13"/>
        </w:object>
      </w:r>
    </w:p>
    <w:p w14:paraId="4DC1639D" w14:textId="58A38CCE" w:rsidR="001B2AE2" w:rsidRDefault="001B2AE2" w:rsidP="001B2AE2">
      <w:pPr>
        <w:tabs>
          <w:tab w:val="left" w:pos="1985"/>
        </w:tabs>
        <w:jc w:val="center"/>
      </w:pPr>
      <w:r>
        <w:rPr>
          <w:rFonts w:hint="eastAsia"/>
        </w:rPr>
        <w:t>F</w:t>
      </w:r>
      <w:r>
        <w:t xml:space="preserve">igure 1: </w:t>
      </w:r>
      <w:r w:rsidRPr="001B2AE2">
        <w:t>Model training in OAM and inference in NG-RAN</w:t>
      </w:r>
    </w:p>
    <w:p w14:paraId="013D0FE9" w14:textId="77777777" w:rsidR="00E95B79" w:rsidRDefault="00E95B79" w:rsidP="00E95B79">
      <w:pPr>
        <w:tabs>
          <w:tab w:val="left" w:pos="1985"/>
        </w:tabs>
        <w:jc w:val="both"/>
        <w:rPr>
          <w:rFonts w:eastAsia="Calibri"/>
        </w:rPr>
      </w:pPr>
      <w:r>
        <w:rPr>
          <w:rFonts w:eastAsia="宋体"/>
        </w:rPr>
        <w:t xml:space="preserve">Step 1: </w:t>
      </w:r>
      <w:r w:rsidRPr="001C7083">
        <w:rPr>
          <w:rFonts w:eastAsia="Calibri"/>
        </w:rPr>
        <w:t>The NG-RAN node 1 configures the UE to provide measurements</w:t>
      </w:r>
      <w:r>
        <w:rPr>
          <w:rFonts w:eastAsia="宋体" w:hint="eastAsia"/>
        </w:rPr>
        <w:t xml:space="preserve"> and/or </w:t>
      </w:r>
      <w:r w:rsidRPr="001C7083">
        <w:rPr>
          <w:rFonts w:eastAsia="Calibri"/>
        </w:rPr>
        <w:t>location information (e.g., RRM measurements, MDT measurements, velocity, position)</w:t>
      </w:r>
      <w:r>
        <w:rPr>
          <w:rFonts w:eastAsia="Calibri"/>
        </w:rPr>
        <w:t>.</w:t>
      </w:r>
    </w:p>
    <w:p w14:paraId="1E980EE0" w14:textId="77777777" w:rsidR="00E95B79" w:rsidRDefault="00E95B79" w:rsidP="00E95B79">
      <w:pPr>
        <w:tabs>
          <w:tab w:val="left" w:pos="1985"/>
        </w:tabs>
        <w:jc w:val="both"/>
        <w:rPr>
          <w:rFonts w:eastAsia="Calibri"/>
        </w:rPr>
      </w:pPr>
      <w:r>
        <w:rPr>
          <w:rFonts w:eastAsia="Calibri"/>
        </w:rPr>
        <w:t xml:space="preserve">Step 2: </w:t>
      </w:r>
      <w:r w:rsidRPr="00E23D4D">
        <w:rPr>
          <w:rFonts w:eastAsia="Calibri"/>
        </w:rPr>
        <w:t xml:space="preserve">The UE collects the indicated measurement(s), e.g., UE measurements related to RSRP, RSRQ, SINR of serving cell and </w:t>
      </w:r>
      <w:proofErr w:type="spellStart"/>
      <w:r w:rsidRPr="00E23D4D">
        <w:rPr>
          <w:rFonts w:eastAsia="Calibri"/>
        </w:rPr>
        <w:t>neighbouring</w:t>
      </w:r>
      <w:proofErr w:type="spellEnd"/>
      <w:r w:rsidRPr="00E23D4D">
        <w:rPr>
          <w:rFonts w:eastAsia="Calibri"/>
        </w:rPr>
        <w:t xml:space="preserve"> cells</w:t>
      </w:r>
      <w:r>
        <w:rPr>
          <w:rFonts w:eastAsia="Calibri"/>
        </w:rPr>
        <w:t>.</w:t>
      </w:r>
    </w:p>
    <w:p w14:paraId="4A7F67D0" w14:textId="77777777" w:rsidR="00E95B79" w:rsidRDefault="00E95B79" w:rsidP="00E95B79">
      <w:pPr>
        <w:rPr>
          <w:lang w:eastAsia="x-none"/>
        </w:rPr>
      </w:pPr>
      <w:r>
        <w:rPr>
          <w:rFonts w:eastAsia="Calibri"/>
        </w:rPr>
        <w:t xml:space="preserve">Step 3: </w:t>
      </w:r>
      <w:r>
        <w:rPr>
          <w:lang w:eastAsia="x-none"/>
        </w:rPr>
        <w:t>The UE sends the measurement report message(s) to NG-RAN node 1.</w:t>
      </w:r>
    </w:p>
    <w:p w14:paraId="14BE8400" w14:textId="77777777" w:rsidR="00E95B79" w:rsidRDefault="00E95B79" w:rsidP="00E95B79">
      <w:pPr>
        <w:rPr>
          <w:lang w:eastAsia="x-none"/>
        </w:rPr>
      </w:pPr>
      <w:r>
        <w:rPr>
          <w:lang w:eastAsia="x-none"/>
        </w:rPr>
        <w:t xml:space="preserve">Step 4: NG-RAN node 1 further sends UE measurement reports together with other input data for Model Training to OAM. </w:t>
      </w:r>
      <w:r>
        <w:t>NG-RAN node 2 also sends input data for Model Training to OAM.</w:t>
      </w:r>
    </w:p>
    <w:p w14:paraId="6BDA9F4E" w14:textId="271EF58E" w:rsidR="00E95B79" w:rsidRDefault="00E95B79" w:rsidP="00E95B79">
      <w:pPr>
        <w:rPr>
          <w:lang w:eastAsia="x-none"/>
        </w:rPr>
      </w:pPr>
      <w:r>
        <w:rPr>
          <w:lang w:eastAsia="x-none"/>
        </w:rPr>
        <w:t>Step 5</w:t>
      </w:r>
      <w:r>
        <w:t xml:space="preserve">: </w:t>
      </w:r>
      <w:r>
        <w:rPr>
          <w:lang w:eastAsia="x-none"/>
        </w:rPr>
        <w:t xml:space="preserve">Model Training at OAM. Required measurements </w:t>
      </w:r>
      <w:r>
        <w:t>and input data from other NG-RAN nodes</w:t>
      </w:r>
      <w:r>
        <w:rPr>
          <w:lang w:eastAsia="x-none"/>
        </w:rPr>
        <w:t xml:space="preserve"> are leveraged to train AI/ML models for </w:t>
      </w:r>
      <w:r w:rsidR="007139F0">
        <w:rPr>
          <w:lang w:eastAsia="x-none"/>
        </w:rPr>
        <w:t>network slicing</w:t>
      </w:r>
      <w:r>
        <w:rPr>
          <w:lang w:eastAsia="x-none"/>
        </w:rPr>
        <w:t>.</w:t>
      </w:r>
    </w:p>
    <w:p w14:paraId="3D1E7317" w14:textId="77777777" w:rsidR="00E95B79" w:rsidRDefault="00E95B79" w:rsidP="00E95B79">
      <w:pPr>
        <w:rPr>
          <w:lang w:eastAsia="x-none"/>
        </w:rPr>
      </w:pPr>
      <w:r>
        <w:rPr>
          <w:lang w:eastAsia="x-none"/>
        </w:rPr>
        <w:t>Step 6: OAM deploys/updates AI/ML model into the NG-RAN node(s). The NG-RAN node can also continue model training based on the received AI/ML model from OAM.</w:t>
      </w:r>
    </w:p>
    <w:p w14:paraId="543207A8" w14:textId="77777777" w:rsidR="00E95B79" w:rsidRDefault="00E95B79" w:rsidP="00E95B79">
      <w:pPr>
        <w:rPr>
          <w:lang w:eastAsia="x-none"/>
        </w:rPr>
      </w:pPr>
      <w:r>
        <w:rPr>
          <w:lang w:eastAsia="x-none"/>
        </w:rPr>
        <w:t>Step 7: UE sends the UE measurement report(s) to NG-RAN node 1.</w:t>
      </w:r>
    </w:p>
    <w:p w14:paraId="1E5C8AC1" w14:textId="39D342BE" w:rsidR="00E95B79" w:rsidRPr="006B20F9" w:rsidRDefault="00E95B79" w:rsidP="00E95B79">
      <w:r>
        <w:rPr>
          <w:lang w:eastAsia="x-none"/>
        </w:rPr>
        <w:lastRenderedPageBreak/>
        <w:t xml:space="preserve">Step 8: NG-RAN node 2 sends the required input data to NG-RAN node 1 for model inference of AI/ML-based </w:t>
      </w:r>
      <w:r w:rsidR="0045393B">
        <w:rPr>
          <w:lang w:eastAsia="x-none"/>
        </w:rPr>
        <w:t>network slicing</w:t>
      </w:r>
      <w:r>
        <w:rPr>
          <w:lang w:eastAsia="x-none"/>
        </w:rPr>
        <w:t xml:space="preserve">. </w:t>
      </w:r>
    </w:p>
    <w:p w14:paraId="5F43D5F8" w14:textId="4C1328D5" w:rsidR="00E95B79" w:rsidRDefault="00E95B79" w:rsidP="00E95B79">
      <w:pPr>
        <w:rPr>
          <w:lang w:eastAsia="x-none"/>
        </w:rPr>
      </w:pPr>
      <w:r>
        <w:rPr>
          <w:lang w:eastAsia="x-none"/>
        </w:rPr>
        <w:t>Step 9: Based on local inputs of NG-RAN node 1 and received inputs from NG-RAN node 2</w:t>
      </w:r>
      <w:r w:rsidR="00B74340">
        <w:rPr>
          <w:lang w:eastAsia="x-none"/>
        </w:rPr>
        <w:t xml:space="preserve"> and UE</w:t>
      </w:r>
      <w:r>
        <w:rPr>
          <w:lang w:eastAsia="x-none"/>
        </w:rPr>
        <w:t xml:space="preserve">, NG-RAN node 1 generates model inference output(s). </w:t>
      </w:r>
    </w:p>
    <w:p w14:paraId="48746C5A" w14:textId="587AEDB8" w:rsidR="00E95B79" w:rsidRDefault="00E95B79" w:rsidP="00E95B79">
      <w:pPr>
        <w:rPr>
          <w:lang w:eastAsia="x-none"/>
        </w:rPr>
      </w:pPr>
      <w:r>
        <w:rPr>
          <w:lang w:eastAsia="x-none"/>
        </w:rPr>
        <w:t xml:space="preserve">Step 10: </w:t>
      </w:r>
      <w:r>
        <w:t xml:space="preserve">NG-RAN node 1 executes AI-based </w:t>
      </w:r>
      <w:r w:rsidR="00B37AE5">
        <w:t>network slicing</w:t>
      </w:r>
      <w:r>
        <w:t xml:space="preserve"> actions according to the model inference output. </w:t>
      </w:r>
    </w:p>
    <w:p w14:paraId="2974AE0E" w14:textId="72E60C5F" w:rsidR="001B2AE2" w:rsidRPr="00E95B79" w:rsidRDefault="00E95B79">
      <w:pPr>
        <w:tabs>
          <w:tab w:val="left" w:pos="1985"/>
        </w:tabs>
        <w:jc w:val="both"/>
        <w:rPr>
          <w:rFonts w:eastAsia="宋体"/>
        </w:rPr>
      </w:pPr>
      <w:r>
        <w:rPr>
          <w:lang w:eastAsia="x-none"/>
        </w:rPr>
        <w:t>Step 11: NG-RAN node 1</w:t>
      </w:r>
      <w:r>
        <w:rPr>
          <w:rFonts w:hint="eastAsia"/>
        </w:rPr>
        <w:t>/</w:t>
      </w:r>
      <w:r>
        <w:rPr>
          <w:lang w:eastAsia="x-none"/>
        </w:rPr>
        <w:t>2 provides feedback to OAM.</w:t>
      </w:r>
    </w:p>
    <w:p w14:paraId="7B86C2F3" w14:textId="77777777" w:rsidR="007B4E3D" w:rsidRDefault="007B4E3D">
      <w:pPr>
        <w:tabs>
          <w:tab w:val="left" w:pos="1985"/>
        </w:tabs>
        <w:jc w:val="both"/>
        <w:rPr>
          <w:rFonts w:eastAsia="宋体"/>
        </w:rPr>
      </w:pPr>
    </w:p>
    <w:p w14:paraId="47E26D5E" w14:textId="2E1F824B" w:rsidR="00FF34CE" w:rsidRDefault="00FF34CE">
      <w:pPr>
        <w:tabs>
          <w:tab w:val="left" w:pos="1985"/>
        </w:tabs>
        <w:jc w:val="both"/>
        <w:rPr>
          <w:rFonts w:eastAsia="宋体"/>
        </w:rPr>
      </w:pPr>
      <w:r w:rsidRPr="00FF34CE">
        <w:rPr>
          <w:rFonts w:eastAsia="宋体"/>
        </w:rPr>
        <w:t>Model training and inference in NG-RAN</w:t>
      </w:r>
      <w:r w:rsidR="008C3592">
        <w:rPr>
          <w:rFonts w:eastAsia="宋体"/>
        </w:rPr>
        <w:t xml:space="preserve"> node </w:t>
      </w:r>
      <w:r w:rsidR="008C3592">
        <w:rPr>
          <w:rFonts w:eastAsia="宋体" w:hint="eastAsia"/>
        </w:rPr>
        <w:t xml:space="preserve">is illustrated in figure </w:t>
      </w:r>
      <w:r w:rsidR="008C3592">
        <w:rPr>
          <w:rFonts w:eastAsia="宋体"/>
        </w:rPr>
        <w:t>2</w:t>
      </w:r>
      <w:r>
        <w:rPr>
          <w:rFonts w:eastAsia="宋体"/>
        </w:rPr>
        <w:t xml:space="preserve">: </w:t>
      </w:r>
    </w:p>
    <w:p w14:paraId="2B645D33" w14:textId="23DFB8B0" w:rsidR="00C85C32" w:rsidRDefault="009826D6" w:rsidP="009F1D94">
      <w:pPr>
        <w:tabs>
          <w:tab w:val="left" w:pos="1985"/>
        </w:tabs>
        <w:jc w:val="center"/>
      </w:pPr>
      <w:r>
        <w:object w:dxaOrig="7643" w:dyaOrig="7445" w14:anchorId="67E3A938">
          <v:shape id="_x0000_i1026" type="#_x0000_t75" style="width:382.5pt;height:372.5pt" o:ole="">
            <v:imagedata r:id="rId14" o:title=""/>
          </v:shape>
          <o:OLEObject Type="Embed" ProgID="Visio.Drawing.11" ShapeID="_x0000_i1026" DrawAspect="Content" ObjectID="_1784715361" r:id="rId15"/>
        </w:object>
      </w:r>
    </w:p>
    <w:p w14:paraId="65C2D2F1" w14:textId="7FF48887" w:rsidR="009F1D94" w:rsidRDefault="009F1D94" w:rsidP="009F1D94">
      <w:pPr>
        <w:tabs>
          <w:tab w:val="left" w:pos="1985"/>
        </w:tabs>
        <w:jc w:val="center"/>
        <w:rPr>
          <w:rFonts w:eastAsia="宋体"/>
        </w:rPr>
      </w:pPr>
      <w:r>
        <w:t xml:space="preserve">Figure 2: </w:t>
      </w:r>
      <w:r w:rsidR="00FF34CE">
        <w:rPr>
          <w:rFonts w:eastAsia="宋体"/>
        </w:rPr>
        <w:t>M</w:t>
      </w:r>
      <w:r w:rsidR="00FF34CE" w:rsidRPr="00932992">
        <w:rPr>
          <w:rFonts w:eastAsia="宋体" w:hint="eastAsia"/>
        </w:rPr>
        <w:t>odel training and inference</w:t>
      </w:r>
      <w:r w:rsidR="00FF34CE">
        <w:rPr>
          <w:rFonts w:eastAsia="宋体"/>
        </w:rPr>
        <w:t xml:space="preserve"> in NG-RAN</w:t>
      </w:r>
    </w:p>
    <w:p w14:paraId="5EBA8997" w14:textId="77777777" w:rsidR="00C762CE" w:rsidRPr="00C762CE" w:rsidRDefault="00C762CE" w:rsidP="00C762CE">
      <w:pPr>
        <w:tabs>
          <w:tab w:val="left" w:pos="1985"/>
        </w:tabs>
        <w:jc w:val="both"/>
        <w:rPr>
          <w:rFonts w:eastAsia="宋体"/>
        </w:rPr>
      </w:pPr>
      <w:r w:rsidRPr="00C762CE">
        <w:rPr>
          <w:rFonts w:eastAsia="宋体"/>
        </w:rPr>
        <w:t>Step 1: The NG-RAN node 1 configures the UE to provide measurements and/or location information (e.g., RRM measurements, MDT measurements, velocity, position).</w:t>
      </w:r>
    </w:p>
    <w:p w14:paraId="353D5679" w14:textId="77777777" w:rsidR="00C762CE" w:rsidRPr="00C762CE" w:rsidRDefault="00C762CE" w:rsidP="00C762CE">
      <w:pPr>
        <w:tabs>
          <w:tab w:val="left" w:pos="1985"/>
        </w:tabs>
        <w:jc w:val="both"/>
        <w:rPr>
          <w:rFonts w:eastAsia="宋体"/>
        </w:rPr>
      </w:pPr>
      <w:r w:rsidRPr="00C762CE">
        <w:rPr>
          <w:rFonts w:eastAsia="宋体"/>
        </w:rPr>
        <w:t xml:space="preserve">Step 2: The UE collects the indicated measurement(s), e.g., UE measurements related to RSRP, RSRQ, SINR of serving cell and </w:t>
      </w:r>
      <w:proofErr w:type="spellStart"/>
      <w:r w:rsidRPr="00C762CE">
        <w:rPr>
          <w:rFonts w:eastAsia="宋体"/>
        </w:rPr>
        <w:t>neighbouring</w:t>
      </w:r>
      <w:proofErr w:type="spellEnd"/>
      <w:r w:rsidRPr="00C762CE">
        <w:rPr>
          <w:rFonts w:eastAsia="宋体"/>
        </w:rPr>
        <w:t xml:space="preserve"> cells.</w:t>
      </w:r>
    </w:p>
    <w:p w14:paraId="0D2B3A06" w14:textId="77777777" w:rsidR="00C762CE" w:rsidRPr="00C762CE" w:rsidRDefault="00C762CE" w:rsidP="00C762CE">
      <w:pPr>
        <w:tabs>
          <w:tab w:val="left" w:pos="1985"/>
        </w:tabs>
        <w:jc w:val="both"/>
        <w:rPr>
          <w:rFonts w:eastAsia="宋体"/>
        </w:rPr>
      </w:pPr>
      <w:r w:rsidRPr="00C762CE">
        <w:rPr>
          <w:rFonts w:eastAsia="宋体"/>
        </w:rPr>
        <w:t>Step 3: The UE sends the measurement report message(s) to NG-RAN node 1.</w:t>
      </w:r>
    </w:p>
    <w:p w14:paraId="4E5DB865" w14:textId="0677E5DF" w:rsidR="00C762CE" w:rsidRPr="00C762CE" w:rsidRDefault="00C762CE" w:rsidP="00C762CE">
      <w:pPr>
        <w:tabs>
          <w:tab w:val="left" w:pos="1985"/>
        </w:tabs>
        <w:jc w:val="both"/>
        <w:rPr>
          <w:rFonts w:eastAsia="宋体"/>
        </w:rPr>
      </w:pPr>
      <w:r w:rsidRPr="00C762CE">
        <w:rPr>
          <w:rFonts w:eastAsia="宋体"/>
        </w:rPr>
        <w:t>Step 4: NG-RAN node 2 sends input data for Model Training to NG-RAN node 1.</w:t>
      </w:r>
    </w:p>
    <w:p w14:paraId="7C77C7B7" w14:textId="77777777" w:rsidR="00C762CE" w:rsidRPr="00C762CE" w:rsidRDefault="00C762CE" w:rsidP="00C762CE">
      <w:pPr>
        <w:tabs>
          <w:tab w:val="left" w:pos="1985"/>
        </w:tabs>
        <w:jc w:val="both"/>
        <w:rPr>
          <w:rFonts w:eastAsia="宋体"/>
        </w:rPr>
      </w:pPr>
      <w:r w:rsidRPr="00C762CE">
        <w:rPr>
          <w:rFonts w:eastAsia="宋体"/>
        </w:rPr>
        <w:t xml:space="preserve">Step 5: An AI/ML Model Training is located at NG-RAN node 1. The required measurements and input data from other NG-RAN nodes are leveraged to train the AI/ML model. </w:t>
      </w:r>
    </w:p>
    <w:p w14:paraId="1A35AD32" w14:textId="5EDC759E" w:rsidR="00C762CE" w:rsidRPr="00C762CE" w:rsidRDefault="00C762CE" w:rsidP="00C762CE">
      <w:pPr>
        <w:tabs>
          <w:tab w:val="left" w:pos="1985"/>
        </w:tabs>
        <w:jc w:val="both"/>
        <w:rPr>
          <w:rFonts w:eastAsia="宋体"/>
        </w:rPr>
      </w:pPr>
      <w:r w:rsidRPr="00C762CE">
        <w:rPr>
          <w:rFonts w:eastAsia="宋体"/>
        </w:rPr>
        <w:t>Step</w:t>
      </w:r>
      <w:r w:rsidR="00240CF5">
        <w:rPr>
          <w:rFonts w:eastAsia="宋体"/>
        </w:rPr>
        <w:t xml:space="preserve"> </w:t>
      </w:r>
      <w:r w:rsidRPr="00C762CE">
        <w:rPr>
          <w:rFonts w:eastAsia="宋体"/>
        </w:rPr>
        <w:t>6: UE sends the UE measurement report(s) to NG-RAN node 1.</w:t>
      </w:r>
    </w:p>
    <w:p w14:paraId="1842186E" w14:textId="5A36BFA1" w:rsidR="00C762CE" w:rsidRPr="00C762CE" w:rsidRDefault="00C762CE" w:rsidP="00C762CE">
      <w:pPr>
        <w:tabs>
          <w:tab w:val="left" w:pos="1985"/>
        </w:tabs>
        <w:jc w:val="both"/>
        <w:rPr>
          <w:rFonts w:eastAsia="宋体"/>
        </w:rPr>
      </w:pPr>
      <w:r w:rsidRPr="00C762CE">
        <w:rPr>
          <w:rFonts w:eastAsia="宋体"/>
        </w:rPr>
        <w:t>Step</w:t>
      </w:r>
      <w:r w:rsidR="00240CF5">
        <w:rPr>
          <w:rFonts w:eastAsia="宋体"/>
        </w:rPr>
        <w:t xml:space="preserve"> </w:t>
      </w:r>
      <w:r w:rsidRPr="00C762CE">
        <w:rPr>
          <w:rFonts w:eastAsia="宋体"/>
        </w:rPr>
        <w:t xml:space="preserve">7: NG-RAN node 2 sends the input information to NG-RAN node 1 for AI-based </w:t>
      </w:r>
      <w:r w:rsidR="00E545CA">
        <w:rPr>
          <w:rFonts w:eastAsia="宋体"/>
        </w:rPr>
        <w:t>network slicing</w:t>
      </w:r>
      <w:r w:rsidRPr="00C762CE">
        <w:rPr>
          <w:rFonts w:eastAsia="宋体"/>
        </w:rPr>
        <w:t xml:space="preserve"> inference. </w:t>
      </w:r>
    </w:p>
    <w:p w14:paraId="3AAFEF74" w14:textId="725FB86B" w:rsidR="00C762CE" w:rsidRPr="00C762CE" w:rsidRDefault="00C762CE" w:rsidP="00C762CE">
      <w:pPr>
        <w:tabs>
          <w:tab w:val="left" w:pos="1985"/>
        </w:tabs>
        <w:jc w:val="both"/>
        <w:rPr>
          <w:rFonts w:eastAsia="宋体"/>
        </w:rPr>
      </w:pPr>
      <w:r w:rsidRPr="00C762CE">
        <w:rPr>
          <w:rFonts w:eastAsia="宋体"/>
        </w:rPr>
        <w:t xml:space="preserve">Step 8: NG-RAN node 1 performs model inference and generate </w:t>
      </w:r>
      <w:r w:rsidR="001831D9">
        <w:rPr>
          <w:rFonts w:eastAsia="宋体"/>
        </w:rPr>
        <w:t>network slicing resource allocation</w:t>
      </w:r>
      <w:r w:rsidRPr="00C762CE">
        <w:rPr>
          <w:rFonts w:eastAsia="宋体"/>
        </w:rPr>
        <w:t xml:space="preserve"> predictions or decisions.</w:t>
      </w:r>
    </w:p>
    <w:p w14:paraId="0A821786" w14:textId="16431413" w:rsidR="00C762CE" w:rsidRPr="00C762CE" w:rsidRDefault="00C762CE" w:rsidP="00C762CE">
      <w:pPr>
        <w:tabs>
          <w:tab w:val="left" w:pos="1985"/>
        </w:tabs>
        <w:jc w:val="both"/>
        <w:rPr>
          <w:rFonts w:eastAsia="宋体"/>
        </w:rPr>
      </w:pPr>
      <w:r w:rsidRPr="00C762CE">
        <w:rPr>
          <w:rFonts w:eastAsia="宋体"/>
        </w:rPr>
        <w:lastRenderedPageBreak/>
        <w:t xml:space="preserve">Step 9: NG-RAN node 1 executes AI-based </w:t>
      </w:r>
      <w:r w:rsidR="006D47FB">
        <w:rPr>
          <w:rFonts w:eastAsia="宋体"/>
        </w:rPr>
        <w:t>network slicing</w:t>
      </w:r>
      <w:r w:rsidRPr="00C762CE">
        <w:rPr>
          <w:rFonts w:eastAsia="宋体"/>
        </w:rPr>
        <w:t xml:space="preserve"> actions according to the model inference output.</w:t>
      </w:r>
    </w:p>
    <w:p w14:paraId="6F339368" w14:textId="17660B47" w:rsidR="009F1D94" w:rsidRDefault="00C762CE">
      <w:pPr>
        <w:tabs>
          <w:tab w:val="left" w:pos="1985"/>
        </w:tabs>
        <w:jc w:val="both"/>
        <w:rPr>
          <w:rFonts w:eastAsia="宋体"/>
        </w:rPr>
      </w:pPr>
      <w:r w:rsidRPr="00C762CE">
        <w:rPr>
          <w:rFonts w:eastAsia="宋体"/>
        </w:rPr>
        <w:t>Step 10: NG-RAN node 2 sends feedback information to NG-RAN node 1.</w:t>
      </w:r>
    </w:p>
    <w:p w14:paraId="44583F0D" w14:textId="5A8735C0" w:rsidR="00AE1ADB" w:rsidRDefault="00AE1ADB" w:rsidP="00AE1ADB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 w:hint="eastAsia"/>
          <w:b/>
        </w:rPr>
        <w:t xml:space="preserve">Proposal </w:t>
      </w:r>
      <w:r w:rsidR="004D02DA">
        <w:rPr>
          <w:rFonts w:eastAsia="宋体"/>
          <w:b/>
        </w:rPr>
        <w:t>5</w:t>
      </w:r>
      <w:r>
        <w:rPr>
          <w:rFonts w:eastAsia="宋体" w:hint="eastAsia"/>
          <w:b/>
        </w:rPr>
        <w:t>:</w:t>
      </w:r>
      <w:r>
        <w:rPr>
          <w:rFonts w:eastAsia="宋体"/>
          <w:b/>
        </w:rPr>
        <w:t xml:space="preserve"> </w:t>
      </w:r>
      <w:r w:rsidR="000826B2" w:rsidRPr="000826B2">
        <w:rPr>
          <w:rFonts w:eastAsia="宋体"/>
          <w:b/>
        </w:rPr>
        <w:t xml:space="preserve">Capture the above procedures in TR 38.743 for AI-based </w:t>
      </w:r>
      <w:r w:rsidR="000826B2">
        <w:rPr>
          <w:rFonts w:eastAsia="宋体"/>
          <w:b/>
        </w:rPr>
        <w:t>network slicing</w:t>
      </w:r>
      <w:r w:rsidR="00DC54E3">
        <w:rPr>
          <w:rFonts w:eastAsia="宋体"/>
          <w:b/>
        </w:rPr>
        <w:t>.</w:t>
      </w:r>
    </w:p>
    <w:p w14:paraId="72B2AD77" w14:textId="77777777" w:rsidR="007D2553" w:rsidRDefault="007D2553">
      <w:pPr>
        <w:tabs>
          <w:tab w:val="left" w:pos="1985"/>
        </w:tabs>
        <w:jc w:val="both"/>
        <w:rPr>
          <w:rFonts w:eastAsia="宋体"/>
        </w:rPr>
      </w:pPr>
    </w:p>
    <w:p w14:paraId="480C828E" w14:textId="30AF3E8B" w:rsidR="00AA11A7" w:rsidRPr="00AA11A7" w:rsidRDefault="00AA11A7">
      <w:pPr>
        <w:tabs>
          <w:tab w:val="left" w:pos="1985"/>
        </w:tabs>
        <w:jc w:val="both"/>
        <w:rPr>
          <w:rFonts w:eastAsia="宋体"/>
        </w:rPr>
      </w:pPr>
      <w:r w:rsidRPr="00AA11A7">
        <w:rPr>
          <w:rFonts w:eastAsia="宋体" w:hint="eastAsia"/>
        </w:rPr>
        <w:t>B</w:t>
      </w:r>
      <w:r w:rsidRPr="00AA11A7">
        <w:rPr>
          <w:rFonts w:eastAsia="宋体"/>
        </w:rPr>
        <w:t>ased on the above discussion, we provide a TP for TR38.743</w:t>
      </w:r>
      <w:r>
        <w:rPr>
          <w:rFonts w:eastAsia="宋体"/>
        </w:rPr>
        <w:t xml:space="preserve"> in </w:t>
      </w:r>
      <w:r w:rsidR="000075F2" w:rsidRPr="000075F2">
        <w:rPr>
          <w:rFonts w:eastAsia="宋体"/>
        </w:rPr>
        <w:t>R3-244581</w:t>
      </w:r>
      <w:r w:rsidRPr="00AA11A7">
        <w:rPr>
          <w:rFonts w:eastAsia="宋体"/>
        </w:rPr>
        <w:t>.</w:t>
      </w:r>
    </w:p>
    <w:p w14:paraId="6ACABD6A" w14:textId="5129CEA4" w:rsidR="00AA11A7" w:rsidRPr="00C82971" w:rsidRDefault="00AA11A7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 w:hint="eastAsia"/>
          <w:b/>
        </w:rPr>
        <w:t xml:space="preserve">Proposal </w:t>
      </w:r>
      <w:r w:rsidR="004D02DA">
        <w:rPr>
          <w:rFonts w:eastAsia="宋体"/>
          <w:b/>
        </w:rPr>
        <w:t>6</w:t>
      </w:r>
      <w:r>
        <w:rPr>
          <w:rFonts w:eastAsia="宋体"/>
          <w:b/>
        </w:rPr>
        <w:t xml:space="preserve">: Agree the TP in </w:t>
      </w:r>
      <w:r w:rsidR="000075F2" w:rsidRPr="000075F2">
        <w:rPr>
          <w:rFonts w:eastAsia="宋体"/>
          <w:b/>
        </w:rPr>
        <w:t>R3-244581</w:t>
      </w:r>
      <w:r>
        <w:rPr>
          <w:rFonts w:eastAsia="宋体"/>
          <w:b/>
        </w:rPr>
        <w:t xml:space="preserve"> for TR 38.743.</w:t>
      </w:r>
    </w:p>
    <w:p w14:paraId="776B6EA4" w14:textId="77777777" w:rsidR="00FA4760" w:rsidRDefault="00FA4760">
      <w:pPr>
        <w:tabs>
          <w:tab w:val="left" w:pos="1985"/>
        </w:tabs>
        <w:jc w:val="both"/>
        <w:rPr>
          <w:rFonts w:eastAsia="宋体"/>
        </w:rPr>
      </w:pPr>
    </w:p>
    <w:p w14:paraId="6F8089DA" w14:textId="77777777" w:rsidR="00E42321" w:rsidRDefault="00954D4A">
      <w:pPr>
        <w:pStyle w:val="1"/>
        <w:rPr>
          <w:lang w:val="en-US"/>
        </w:rPr>
      </w:pPr>
      <w:r>
        <w:rPr>
          <w:lang w:val="en-US"/>
        </w:rPr>
        <w:t>Conclusion</w:t>
      </w:r>
    </w:p>
    <w:p w14:paraId="31356F33" w14:textId="77777777" w:rsidR="00E42321" w:rsidRDefault="00954D4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 w:cs="Times New Roman"/>
          <w:szCs w:val="20"/>
        </w:rPr>
      </w:pPr>
      <w:r>
        <w:rPr>
          <w:rFonts w:eastAsia="宋体" w:cs="Times New Roman"/>
          <w:szCs w:val="20"/>
        </w:rPr>
        <w:t xml:space="preserve">In this contribution, </w:t>
      </w:r>
      <w:r w:rsidR="0011107D">
        <w:rPr>
          <w:rFonts w:eastAsia="宋体" w:cs="Times New Roman"/>
          <w:szCs w:val="20"/>
        </w:rPr>
        <w:t>w</w:t>
      </w:r>
      <w:r>
        <w:rPr>
          <w:rFonts w:eastAsia="宋体" w:cs="Times New Roman"/>
          <w:szCs w:val="20"/>
        </w:rPr>
        <w:t>e propose the following proposals:</w:t>
      </w:r>
    </w:p>
    <w:p w14:paraId="40DFA7C6" w14:textId="77777777" w:rsidR="007928B6" w:rsidRDefault="007928B6" w:rsidP="007928B6">
      <w:pPr>
        <w:tabs>
          <w:tab w:val="left" w:pos="1985"/>
        </w:tabs>
        <w:jc w:val="both"/>
      </w:pPr>
      <w:r>
        <w:rPr>
          <w:b/>
        </w:rPr>
        <w:t xml:space="preserve">Observation 1: The per slice level UE performance feedback cannot reflect UE service performance as each slice may contain multiple PDU sessions, and each PDU session may </w:t>
      </w:r>
      <w:r w:rsidRPr="00D21A16">
        <w:rPr>
          <w:b/>
        </w:rPr>
        <w:t>represent one service</w:t>
      </w:r>
      <w:r>
        <w:rPr>
          <w:b/>
        </w:rPr>
        <w:t>.</w:t>
      </w:r>
    </w:p>
    <w:p w14:paraId="61ADE076" w14:textId="77777777" w:rsidR="007928B6" w:rsidRDefault="007928B6" w:rsidP="007928B6">
      <w:pPr>
        <w:tabs>
          <w:tab w:val="left" w:pos="1985"/>
        </w:tabs>
        <w:jc w:val="both"/>
      </w:pPr>
      <w:r>
        <w:rPr>
          <w:b/>
        </w:rPr>
        <w:t>Observation 2: T</w:t>
      </w:r>
      <w:r w:rsidRPr="00383257">
        <w:rPr>
          <w:b/>
        </w:rPr>
        <w:t xml:space="preserve">he mapping between DRB and </w:t>
      </w:r>
      <w:proofErr w:type="spellStart"/>
      <w:r w:rsidRPr="00383257">
        <w:rPr>
          <w:b/>
        </w:rPr>
        <w:t>QoS</w:t>
      </w:r>
      <w:proofErr w:type="spellEnd"/>
      <w:r w:rsidRPr="00383257">
        <w:rPr>
          <w:b/>
        </w:rPr>
        <w:t xml:space="preserve"> flows may different between the source node and target node, which is inconvenient to monitor</w:t>
      </w:r>
      <w:r>
        <w:rPr>
          <w:b/>
        </w:rPr>
        <w:t>.</w:t>
      </w:r>
    </w:p>
    <w:p w14:paraId="66890B2C" w14:textId="77777777" w:rsidR="007928B6" w:rsidRPr="00383257" w:rsidRDefault="007928B6" w:rsidP="007928B6">
      <w:pPr>
        <w:tabs>
          <w:tab w:val="left" w:pos="1985"/>
        </w:tabs>
        <w:jc w:val="both"/>
        <w:rPr>
          <w:b/>
        </w:rPr>
      </w:pPr>
      <w:r w:rsidRPr="00383257">
        <w:rPr>
          <w:rFonts w:hint="eastAsia"/>
          <w:b/>
        </w:rPr>
        <w:t>P</w:t>
      </w:r>
      <w:r w:rsidRPr="00383257">
        <w:rPr>
          <w:b/>
        </w:rPr>
        <w:t xml:space="preserve">roposal 1: </w:t>
      </w:r>
      <w:r>
        <w:rPr>
          <w:b/>
        </w:rPr>
        <w:t xml:space="preserve">Enhance finer granularity of UE performance feedback to support reporting per PDU session level or per </w:t>
      </w:r>
      <w:proofErr w:type="spellStart"/>
      <w:r>
        <w:rPr>
          <w:b/>
        </w:rPr>
        <w:t>QoS</w:t>
      </w:r>
      <w:proofErr w:type="spellEnd"/>
      <w:r>
        <w:rPr>
          <w:b/>
        </w:rPr>
        <w:t xml:space="preserve"> flow level. </w:t>
      </w:r>
    </w:p>
    <w:p w14:paraId="52843FB1" w14:textId="77777777" w:rsidR="007928B6" w:rsidRDefault="007928B6" w:rsidP="007928B6">
      <w:pPr>
        <w:tabs>
          <w:tab w:val="left" w:pos="1985"/>
        </w:tabs>
        <w:jc w:val="both"/>
      </w:pPr>
      <w:r>
        <w:rPr>
          <w:b/>
        </w:rPr>
        <w:t xml:space="preserve">Observation 3: The </w:t>
      </w:r>
      <w:r w:rsidRPr="009B267C">
        <w:rPr>
          <w:b/>
        </w:rPr>
        <w:t>traffic can be used by the NG-RAN node to select the appropriate configuration for each network slice</w:t>
      </w:r>
      <w:r>
        <w:rPr>
          <w:b/>
        </w:rPr>
        <w:t>.</w:t>
      </w:r>
    </w:p>
    <w:p w14:paraId="6FB9D263" w14:textId="77777777" w:rsidR="007928B6" w:rsidRDefault="007928B6" w:rsidP="007928B6">
      <w:pPr>
        <w:tabs>
          <w:tab w:val="left" w:pos="1985"/>
        </w:tabs>
        <w:jc w:val="both"/>
        <w:rPr>
          <w:b/>
        </w:rPr>
      </w:pPr>
      <w:r>
        <w:rPr>
          <w:b/>
        </w:rPr>
        <w:t>Observation 4: The UE traffic measurement</w:t>
      </w:r>
      <w:r>
        <w:rPr>
          <w:rFonts w:hint="eastAsia"/>
          <w:b/>
        </w:rPr>
        <w:t>/</w:t>
      </w:r>
      <w:r>
        <w:rPr>
          <w:b/>
        </w:rPr>
        <w:t xml:space="preserve">prediction is beneficial for local node to optimize slice resource allocation and for neighbor node to </w:t>
      </w:r>
      <w:r w:rsidRPr="00325B0B">
        <w:rPr>
          <w:b/>
        </w:rPr>
        <w:t>evaluate and determine whether the slice resources can meet the requirements for the handover UE</w:t>
      </w:r>
      <w:r>
        <w:rPr>
          <w:b/>
        </w:rPr>
        <w:t>.</w:t>
      </w:r>
    </w:p>
    <w:p w14:paraId="46C9142E" w14:textId="77777777" w:rsidR="007928B6" w:rsidRDefault="007928B6" w:rsidP="007928B6">
      <w:pPr>
        <w:tabs>
          <w:tab w:val="left" w:pos="1985"/>
        </w:tabs>
        <w:jc w:val="both"/>
        <w:rPr>
          <w:b/>
        </w:rPr>
      </w:pPr>
      <w:r>
        <w:rPr>
          <w:b/>
        </w:rPr>
        <w:t xml:space="preserve">Proposal 2: Include the </w:t>
      </w:r>
      <w:r w:rsidRPr="005D46F0">
        <w:rPr>
          <w:b/>
        </w:rPr>
        <w:t>UE traffic</w:t>
      </w:r>
      <w:r>
        <w:rPr>
          <w:b/>
        </w:rPr>
        <w:t xml:space="preserve"> measurement</w:t>
      </w:r>
      <w:r>
        <w:rPr>
          <w:rFonts w:hint="eastAsia"/>
          <w:b/>
        </w:rPr>
        <w:t>/</w:t>
      </w:r>
      <w:r>
        <w:rPr>
          <w:b/>
        </w:rPr>
        <w:t>prediction as input information for AI/ML-based network slice.</w:t>
      </w:r>
    </w:p>
    <w:p w14:paraId="2B17F810" w14:textId="77777777" w:rsidR="007928B6" w:rsidRDefault="007928B6" w:rsidP="007928B6">
      <w:pPr>
        <w:tabs>
          <w:tab w:val="left" w:pos="1985"/>
        </w:tabs>
        <w:jc w:val="both"/>
      </w:pPr>
      <w:r>
        <w:rPr>
          <w:b/>
        </w:rPr>
        <w:t xml:space="preserve">Proposal 3: </w:t>
      </w:r>
      <w:r w:rsidRPr="005D46F0">
        <w:rPr>
          <w:b/>
        </w:rPr>
        <w:t>UE traffic</w:t>
      </w:r>
      <w:r>
        <w:rPr>
          <w:b/>
        </w:rPr>
        <w:t xml:space="preserve"> measurement</w:t>
      </w:r>
      <w:r>
        <w:rPr>
          <w:rFonts w:hint="eastAsia"/>
          <w:b/>
        </w:rPr>
        <w:t>/</w:t>
      </w:r>
      <w:r>
        <w:rPr>
          <w:b/>
        </w:rPr>
        <w:t>prediction can be transmitted to the neighbor node during handover procedure.</w:t>
      </w:r>
    </w:p>
    <w:p w14:paraId="3048D180" w14:textId="77777777" w:rsidR="007928B6" w:rsidRDefault="007928B6" w:rsidP="007928B6">
      <w:pPr>
        <w:tabs>
          <w:tab w:val="left" w:pos="1985"/>
        </w:tabs>
        <w:jc w:val="both"/>
      </w:pPr>
      <w:r>
        <w:rPr>
          <w:b/>
        </w:rPr>
        <w:t>Proposal 4: Data volum</w:t>
      </w:r>
      <w:r>
        <w:rPr>
          <w:rFonts w:hint="eastAsia"/>
          <w:b/>
        </w:rPr>
        <w:t>e</w:t>
      </w:r>
      <w:r>
        <w:rPr>
          <w:b/>
        </w:rPr>
        <w:t xml:space="preserve"> is preferred to represent UE traffic.</w:t>
      </w:r>
    </w:p>
    <w:p w14:paraId="3672F8B1" w14:textId="77777777" w:rsidR="007928B6" w:rsidRDefault="007928B6" w:rsidP="007928B6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 w:hint="eastAsia"/>
          <w:b/>
        </w:rPr>
        <w:t xml:space="preserve">Proposal </w:t>
      </w:r>
      <w:r>
        <w:rPr>
          <w:rFonts w:eastAsia="宋体"/>
          <w:b/>
        </w:rPr>
        <w:t>5</w:t>
      </w:r>
      <w:r>
        <w:rPr>
          <w:rFonts w:eastAsia="宋体" w:hint="eastAsia"/>
          <w:b/>
        </w:rPr>
        <w:t>:</w:t>
      </w:r>
      <w:r>
        <w:rPr>
          <w:rFonts w:eastAsia="宋体"/>
          <w:b/>
        </w:rPr>
        <w:t xml:space="preserve"> </w:t>
      </w:r>
      <w:r w:rsidRPr="000826B2">
        <w:rPr>
          <w:rFonts w:eastAsia="宋体"/>
          <w:b/>
        </w:rPr>
        <w:t xml:space="preserve">Capture the above procedures in TR 38.743 for AI-based </w:t>
      </w:r>
      <w:r>
        <w:rPr>
          <w:rFonts w:eastAsia="宋体"/>
          <w:b/>
        </w:rPr>
        <w:t>network slicing.</w:t>
      </w:r>
    </w:p>
    <w:p w14:paraId="62BB76F3" w14:textId="6331B396" w:rsidR="007928B6" w:rsidRPr="00C82971" w:rsidRDefault="007928B6" w:rsidP="007928B6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 w:hint="eastAsia"/>
          <w:b/>
        </w:rPr>
        <w:t xml:space="preserve">Proposal </w:t>
      </w:r>
      <w:r>
        <w:rPr>
          <w:rFonts w:eastAsia="宋体"/>
          <w:b/>
        </w:rPr>
        <w:t xml:space="preserve">6: Agree the TP in </w:t>
      </w:r>
      <w:r w:rsidR="000075F2">
        <w:rPr>
          <w:rFonts w:eastAsia="宋体" w:hint="eastAsia"/>
          <w:b/>
        </w:rPr>
        <w:t>R</w:t>
      </w:r>
      <w:r w:rsidR="000075F2">
        <w:rPr>
          <w:rFonts w:eastAsia="宋体"/>
          <w:b/>
        </w:rPr>
        <w:t>3-244581</w:t>
      </w:r>
      <w:r>
        <w:rPr>
          <w:rFonts w:eastAsia="宋体"/>
          <w:b/>
        </w:rPr>
        <w:t xml:space="preserve"> for TR 38.743.</w:t>
      </w:r>
    </w:p>
    <w:p w14:paraId="627B5C94" w14:textId="13981FD4" w:rsidR="00E42321" w:rsidRPr="007928B6" w:rsidRDefault="00E42321">
      <w:pPr>
        <w:rPr>
          <w:b/>
        </w:rPr>
      </w:pPr>
    </w:p>
    <w:p w14:paraId="4E09B379" w14:textId="77777777" w:rsidR="004D02DA" w:rsidRDefault="004D02DA">
      <w:pPr>
        <w:rPr>
          <w:lang w:val="en-GB"/>
        </w:rPr>
      </w:pPr>
    </w:p>
    <w:p w14:paraId="319B843D" w14:textId="77777777" w:rsidR="00E42321" w:rsidRDefault="00954D4A">
      <w:pPr>
        <w:pStyle w:val="1"/>
        <w:numPr>
          <w:ilvl w:val="0"/>
          <w:numId w:val="0"/>
        </w:numPr>
        <w:ind w:left="420" w:hanging="420"/>
        <w:rPr>
          <w:lang w:val="en-US"/>
        </w:rPr>
      </w:pPr>
      <w:r>
        <w:rPr>
          <w:lang w:val="en-US"/>
        </w:rPr>
        <w:t>References</w:t>
      </w:r>
    </w:p>
    <w:p w14:paraId="362CF645" w14:textId="605364E2" w:rsidR="004B63F1" w:rsidRDefault="00954D4A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宋体" w:cs="Times New Roman"/>
          <w:szCs w:val="20"/>
        </w:rPr>
      </w:pPr>
      <w:bookmarkStart w:id="2" w:name="_Ref78919169"/>
      <w:r>
        <w:rPr>
          <w:rFonts w:eastAsia="宋体" w:cs="Times New Roman"/>
          <w:szCs w:val="20"/>
        </w:rPr>
        <w:t xml:space="preserve">[1] </w:t>
      </w:r>
      <w:r w:rsidR="004B63F1" w:rsidRPr="004B63F1">
        <w:rPr>
          <w:rFonts w:eastAsia="宋体" w:cs="Times New Roman"/>
          <w:szCs w:val="20"/>
        </w:rPr>
        <w:t>RP-234054</w:t>
      </w:r>
      <w:r w:rsidR="004B63F1">
        <w:rPr>
          <w:rFonts w:eastAsia="宋体" w:cs="Times New Roman"/>
          <w:szCs w:val="20"/>
        </w:rPr>
        <w:t>, “</w:t>
      </w:r>
      <w:r w:rsidR="004B63F1" w:rsidRPr="004B63F1">
        <w:rPr>
          <w:rFonts w:eastAsia="宋体" w:cs="Times New Roman"/>
          <w:szCs w:val="20"/>
        </w:rPr>
        <w:t>New SID: Study on enhancements for Artificial Intelligence (AI)/Machine Learning (ML) for NG-RAN</w:t>
      </w:r>
      <w:r w:rsidR="004B63F1">
        <w:rPr>
          <w:rFonts w:eastAsia="宋体" w:cs="Times New Roman"/>
          <w:szCs w:val="20"/>
        </w:rPr>
        <w:t>”, ZTE</w:t>
      </w:r>
      <w:r w:rsidR="004B63F1">
        <w:rPr>
          <w:rFonts w:eastAsia="宋体" w:cs="Times New Roman" w:hint="eastAsia"/>
          <w:szCs w:val="20"/>
        </w:rPr>
        <w:t>,</w:t>
      </w:r>
      <w:r w:rsidR="004B63F1">
        <w:rPr>
          <w:rFonts w:eastAsia="宋体" w:cs="Times New Roman"/>
          <w:szCs w:val="20"/>
        </w:rPr>
        <w:t xml:space="preserve"> NEC</w:t>
      </w:r>
    </w:p>
    <w:p w14:paraId="7A5220D8" w14:textId="6CBC3A7B" w:rsidR="00250406" w:rsidRDefault="00250406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宋体" w:cs="Times New Roman"/>
          <w:szCs w:val="20"/>
        </w:rPr>
      </w:pPr>
      <w:r>
        <w:rPr>
          <w:rFonts w:eastAsia="宋体" w:cs="Times New Roman"/>
          <w:szCs w:val="20"/>
        </w:rPr>
        <w:t xml:space="preserve">[2] </w:t>
      </w:r>
      <w:r w:rsidRPr="00250406">
        <w:rPr>
          <w:rFonts w:eastAsia="宋体" w:cs="Times New Roman"/>
          <w:szCs w:val="20"/>
        </w:rPr>
        <w:t>R3-243578</w:t>
      </w:r>
      <w:r>
        <w:rPr>
          <w:rFonts w:eastAsia="宋体" w:cs="Times New Roman"/>
          <w:szCs w:val="20"/>
        </w:rPr>
        <w:t>, “</w:t>
      </w:r>
      <w:r w:rsidRPr="00250406">
        <w:rPr>
          <w:rFonts w:eastAsia="宋体" w:cs="Times New Roman"/>
          <w:szCs w:val="20"/>
        </w:rPr>
        <w:t>Discussion on definition of UE performance metrics</w:t>
      </w:r>
      <w:r>
        <w:rPr>
          <w:rFonts w:eastAsia="宋体" w:cs="Times New Roman"/>
          <w:szCs w:val="20"/>
        </w:rPr>
        <w:t xml:space="preserve">”, </w:t>
      </w:r>
      <w:r w:rsidRPr="00250406">
        <w:rPr>
          <w:rFonts w:eastAsia="宋体" w:cs="Times New Roman"/>
          <w:szCs w:val="20"/>
        </w:rPr>
        <w:t>CATT, Deutsche Telekom, Nokia, China Telecom, China Unicom</w:t>
      </w:r>
    </w:p>
    <w:bookmarkEnd w:id="2"/>
    <w:p w14:paraId="75F0944C" w14:textId="58C69DEB" w:rsidR="00E42321" w:rsidRDefault="00E42321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宋体" w:cs="Times New Roman"/>
          <w:szCs w:val="20"/>
        </w:rPr>
      </w:pPr>
    </w:p>
    <w:p w14:paraId="341BD14F" w14:textId="77777777" w:rsidR="00E42321" w:rsidRDefault="00E42321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宋体" w:cs="Times New Roman"/>
          <w:szCs w:val="20"/>
        </w:rPr>
      </w:pPr>
    </w:p>
    <w:sectPr w:rsidR="00E42321">
      <w:foot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CA304B" w14:textId="77777777" w:rsidR="00E144F7" w:rsidRDefault="00E144F7">
      <w:pPr>
        <w:spacing w:before="0"/>
      </w:pPr>
      <w:r>
        <w:separator/>
      </w:r>
    </w:p>
  </w:endnote>
  <w:endnote w:type="continuationSeparator" w:id="0">
    <w:p w14:paraId="3645215E" w14:textId="77777777" w:rsidR="00E144F7" w:rsidRDefault="00E144F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MT">
    <w:altName w:val="Times New Roman"/>
    <w:charset w:val="00"/>
    <w:family w:val="roman"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81DED" w14:textId="16D2C4AF" w:rsidR="00371E72" w:rsidRDefault="00371E72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B5189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AB0DA33" w14:textId="77777777" w:rsidR="00371E72" w:rsidRDefault="00371E72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8C4B34" w14:textId="77777777" w:rsidR="00E144F7" w:rsidRDefault="00E144F7">
      <w:pPr>
        <w:spacing w:before="0"/>
      </w:pPr>
      <w:r>
        <w:separator/>
      </w:r>
    </w:p>
  </w:footnote>
  <w:footnote w:type="continuationSeparator" w:id="0">
    <w:p w14:paraId="369EFCF3" w14:textId="77777777" w:rsidR="00E144F7" w:rsidRDefault="00E144F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00805025"/>
    <w:multiLevelType w:val="multilevel"/>
    <w:tmpl w:val="00805025"/>
    <w:lvl w:ilvl="0">
      <w:start w:val="1"/>
      <w:numFmt w:val="bullet"/>
      <w:pStyle w:val="5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47F44"/>
    <w:multiLevelType w:val="hybridMultilevel"/>
    <w:tmpl w:val="517A4F1A"/>
    <w:lvl w:ilvl="0" w:tplc="B44068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5A437B"/>
    <w:multiLevelType w:val="hybridMultilevel"/>
    <w:tmpl w:val="0B703794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116E51"/>
    <w:multiLevelType w:val="hybridMultilevel"/>
    <w:tmpl w:val="D938C154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A40496"/>
    <w:multiLevelType w:val="hybridMultilevel"/>
    <w:tmpl w:val="1B1A290E"/>
    <w:lvl w:ilvl="0" w:tplc="B44068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5C210F"/>
    <w:multiLevelType w:val="hybridMultilevel"/>
    <w:tmpl w:val="0AC20EA2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multi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6C6797"/>
    <w:multiLevelType w:val="hybridMultilevel"/>
    <w:tmpl w:val="8D80073A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4D1082"/>
    <w:multiLevelType w:val="hybridMultilevel"/>
    <w:tmpl w:val="042A25B0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CA544A"/>
    <w:multiLevelType w:val="multi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3162D2F"/>
    <w:multiLevelType w:val="multilevel"/>
    <w:tmpl w:val="53162D2F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364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6" w15:restartNumberingAfterBreak="0">
    <w:nsid w:val="54AC0C11"/>
    <w:multiLevelType w:val="hybridMultilevel"/>
    <w:tmpl w:val="24F09476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DB19F6"/>
    <w:multiLevelType w:val="hybridMultilevel"/>
    <w:tmpl w:val="5CEE854C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998580C"/>
    <w:multiLevelType w:val="hybridMultilevel"/>
    <w:tmpl w:val="3940DB1A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BBC0C05"/>
    <w:multiLevelType w:val="hybridMultilevel"/>
    <w:tmpl w:val="6EE243E8"/>
    <w:lvl w:ilvl="0" w:tplc="B44068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56F105F"/>
    <w:multiLevelType w:val="multilevel"/>
    <w:tmpl w:val="656F105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717153D1"/>
    <w:multiLevelType w:val="multilevel"/>
    <w:tmpl w:val="70EC700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1AA47C1"/>
    <w:multiLevelType w:val="hybridMultilevel"/>
    <w:tmpl w:val="DDD4A418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8A23E6C"/>
    <w:multiLevelType w:val="hybridMultilevel"/>
    <w:tmpl w:val="37BA6A3E"/>
    <w:lvl w:ilvl="0" w:tplc="B44068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14"/>
  </w:num>
  <w:num w:numId="4">
    <w:abstractNumId w:val="12"/>
  </w:num>
  <w:num w:numId="5">
    <w:abstractNumId w:val="2"/>
  </w:num>
  <w:num w:numId="6">
    <w:abstractNumId w:val="8"/>
  </w:num>
  <w:num w:numId="7">
    <w:abstractNumId w:val="11"/>
  </w:num>
  <w:num w:numId="8">
    <w:abstractNumId w:val="9"/>
  </w:num>
  <w:num w:numId="9">
    <w:abstractNumId w:val="20"/>
  </w:num>
  <w:num w:numId="10">
    <w:abstractNumId w:val="3"/>
  </w:num>
  <w:num w:numId="11">
    <w:abstractNumId w:val="19"/>
  </w:num>
  <w:num w:numId="12">
    <w:abstractNumId w:val="13"/>
  </w:num>
  <w:num w:numId="13">
    <w:abstractNumId w:val="7"/>
  </w:num>
  <w:num w:numId="14">
    <w:abstractNumId w:val="16"/>
  </w:num>
  <w:num w:numId="15">
    <w:abstractNumId w:val="5"/>
  </w:num>
  <w:num w:numId="16">
    <w:abstractNumId w:val="17"/>
  </w:num>
  <w:num w:numId="17">
    <w:abstractNumId w:val="23"/>
  </w:num>
  <w:num w:numId="18">
    <w:abstractNumId w:val="10"/>
  </w:num>
  <w:num w:numId="19">
    <w:abstractNumId w:val="4"/>
  </w:num>
  <w:num w:numId="20">
    <w:abstractNumId w:val="18"/>
  </w:num>
  <w:num w:numId="21">
    <w:abstractNumId w:val="22"/>
  </w:num>
  <w:num w:numId="22">
    <w:abstractNumId w:val="0"/>
  </w:num>
  <w:num w:numId="23">
    <w:abstractNumId w:val="21"/>
  </w:num>
  <w:num w:numId="24">
    <w:abstractNumId w:val="24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0FC6"/>
    <w:rsid w:val="00000FCD"/>
    <w:rsid w:val="0000105C"/>
    <w:rsid w:val="00001184"/>
    <w:rsid w:val="000011D6"/>
    <w:rsid w:val="000012C1"/>
    <w:rsid w:val="000012DC"/>
    <w:rsid w:val="0000155B"/>
    <w:rsid w:val="00001580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A75"/>
    <w:rsid w:val="00003B37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D40"/>
    <w:rsid w:val="00004F89"/>
    <w:rsid w:val="000056AC"/>
    <w:rsid w:val="000059B8"/>
    <w:rsid w:val="00005AFE"/>
    <w:rsid w:val="00005C0E"/>
    <w:rsid w:val="00005E43"/>
    <w:rsid w:val="00005FB1"/>
    <w:rsid w:val="000061B4"/>
    <w:rsid w:val="00006553"/>
    <w:rsid w:val="000066E5"/>
    <w:rsid w:val="00006743"/>
    <w:rsid w:val="000069EB"/>
    <w:rsid w:val="00006EA3"/>
    <w:rsid w:val="0000710D"/>
    <w:rsid w:val="000071EF"/>
    <w:rsid w:val="000074C4"/>
    <w:rsid w:val="00007591"/>
    <w:rsid w:val="000075F2"/>
    <w:rsid w:val="0000778E"/>
    <w:rsid w:val="000077CC"/>
    <w:rsid w:val="00007893"/>
    <w:rsid w:val="00007A6C"/>
    <w:rsid w:val="00007C51"/>
    <w:rsid w:val="00007DF5"/>
    <w:rsid w:val="00007F75"/>
    <w:rsid w:val="000104B2"/>
    <w:rsid w:val="000104F4"/>
    <w:rsid w:val="00010581"/>
    <w:rsid w:val="00010BFA"/>
    <w:rsid w:val="00010D5E"/>
    <w:rsid w:val="00011128"/>
    <w:rsid w:val="0001120F"/>
    <w:rsid w:val="00011396"/>
    <w:rsid w:val="000113E5"/>
    <w:rsid w:val="00011428"/>
    <w:rsid w:val="00011604"/>
    <w:rsid w:val="000116ED"/>
    <w:rsid w:val="00011B4E"/>
    <w:rsid w:val="00011BEF"/>
    <w:rsid w:val="00011D41"/>
    <w:rsid w:val="000123EF"/>
    <w:rsid w:val="00012506"/>
    <w:rsid w:val="000128CD"/>
    <w:rsid w:val="000128FC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3D2"/>
    <w:rsid w:val="00013532"/>
    <w:rsid w:val="00013719"/>
    <w:rsid w:val="000137AE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DF6"/>
    <w:rsid w:val="00014FBF"/>
    <w:rsid w:val="0001513C"/>
    <w:rsid w:val="0001524A"/>
    <w:rsid w:val="0001544E"/>
    <w:rsid w:val="000154A0"/>
    <w:rsid w:val="000154BB"/>
    <w:rsid w:val="000154C0"/>
    <w:rsid w:val="000156EE"/>
    <w:rsid w:val="00015726"/>
    <w:rsid w:val="00015730"/>
    <w:rsid w:val="00015788"/>
    <w:rsid w:val="00015C88"/>
    <w:rsid w:val="00015C8B"/>
    <w:rsid w:val="00015DB5"/>
    <w:rsid w:val="000161B0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299"/>
    <w:rsid w:val="000173D8"/>
    <w:rsid w:val="000174A2"/>
    <w:rsid w:val="000175F2"/>
    <w:rsid w:val="0001790C"/>
    <w:rsid w:val="00017A89"/>
    <w:rsid w:val="00017C73"/>
    <w:rsid w:val="00017CC7"/>
    <w:rsid w:val="00017D66"/>
    <w:rsid w:val="00017D7D"/>
    <w:rsid w:val="00017EDA"/>
    <w:rsid w:val="0002012A"/>
    <w:rsid w:val="000202FC"/>
    <w:rsid w:val="00020437"/>
    <w:rsid w:val="000204C7"/>
    <w:rsid w:val="000205E7"/>
    <w:rsid w:val="00020BBC"/>
    <w:rsid w:val="00020BC7"/>
    <w:rsid w:val="00020CAC"/>
    <w:rsid w:val="0002118F"/>
    <w:rsid w:val="000212DB"/>
    <w:rsid w:val="0002185F"/>
    <w:rsid w:val="00021A1C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377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6A8C"/>
    <w:rsid w:val="00027174"/>
    <w:rsid w:val="0002720C"/>
    <w:rsid w:val="000272F2"/>
    <w:rsid w:val="00027393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B45"/>
    <w:rsid w:val="00030C5A"/>
    <w:rsid w:val="00030E21"/>
    <w:rsid w:val="00030FA8"/>
    <w:rsid w:val="0003104B"/>
    <w:rsid w:val="00031159"/>
    <w:rsid w:val="000311F8"/>
    <w:rsid w:val="0003140F"/>
    <w:rsid w:val="0003172F"/>
    <w:rsid w:val="00031767"/>
    <w:rsid w:val="0003178A"/>
    <w:rsid w:val="00031997"/>
    <w:rsid w:val="00031A36"/>
    <w:rsid w:val="00031E9A"/>
    <w:rsid w:val="00031FC1"/>
    <w:rsid w:val="00031FEF"/>
    <w:rsid w:val="000322FB"/>
    <w:rsid w:val="0003234E"/>
    <w:rsid w:val="0003245D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95C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5D9A"/>
    <w:rsid w:val="000362A0"/>
    <w:rsid w:val="000364ED"/>
    <w:rsid w:val="00036532"/>
    <w:rsid w:val="000365BD"/>
    <w:rsid w:val="0003661C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5F8"/>
    <w:rsid w:val="00037AA4"/>
    <w:rsid w:val="00037ADF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D2A"/>
    <w:rsid w:val="00041EC0"/>
    <w:rsid w:val="00041F0E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3A"/>
    <w:rsid w:val="00043DA7"/>
    <w:rsid w:val="00043E2A"/>
    <w:rsid w:val="00043E6C"/>
    <w:rsid w:val="00043FE8"/>
    <w:rsid w:val="00044061"/>
    <w:rsid w:val="000443C9"/>
    <w:rsid w:val="000444AB"/>
    <w:rsid w:val="000446D3"/>
    <w:rsid w:val="0004475E"/>
    <w:rsid w:val="00044A7D"/>
    <w:rsid w:val="00045075"/>
    <w:rsid w:val="0004511D"/>
    <w:rsid w:val="00045273"/>
    <w:rsid w:val="00045489"/>
    <w:rsid w:val="00045604"/>
    <w:rsid w:val="00045620"/>
    <w:rsid w:val="000456BE"/>
    <w:rsid w:val="0004579F"/>
    <w:rsid w:val="00045BFE"/>
    <w:rsid w:val="00045E0D"/>
    <w:rsid w:val="00045E39"/>
    <w:rsid w:val="00045F36"/>
    <w:rsid w:val="00045FAA"/>
    <w:rsid w:val="00046061"/>
    <w:rsid w:val="0004608A"/>
    <w:rsid w:val="00046285"/>
    <w:rsid w:val="000462F5"/>
    <w:rsid w:val="000463B3"/>
    <w:rsid w:val="000468CC"/>
    <w:rsid w:val="00046A92"/>
    <w:rsid w:val="00046AA7"/>
    <w:rsid w:val="00046C25"/>
    <w:rsid w:val="00046C45"/>
    <w:rsid w:val="00046C52"/>
    <w:rsid w:val="00046E5E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CF2"/>
    <w:rsid w:val="00047E34"/>
    <w:rsid w:val="00047ED5"/>
    <w:rsid w:val="00047F9F"/>
    <w:rsid w:val="00047FA6"/>
    <w:rsid w:val="00047FB4"/>
    <w:rsid w:val="0005000C"/>
    <w:rsid w:val="00050200"/>
    <w:rsid w:val="0005054F"/>
    <w:rsid w:val="000506E6"/>
    <w:rsid w:val="00050AF6"/>
    <w:rsid w:val="00050D12"/>
    <w:rsid w:val="00050DF2"/>
    <w:rsid w:val="000511E5"/>
    <w:rsid w:val="000511F9"/>
    <w:rsid w:val="000512CD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35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4F0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602"/>
    <w:rsid w:val="00061710"/>
    <w:rsid w:val="000619D4"/>
    <w:rsid w:val="00061C14"/>
    <w:rsid w:val="00061F67"/>
    <w:rsid w:val="00061FB7"/>
    <w:rsid w:val="000620AD"/>
    <w:rsid w:val="00062185"/>
    <w:rsid w:val="0006224A"/>
    <w:rsid w:val="00062557"/>
    <w:rsid w:val="00062579"/>
    <w:rsid w:val="00062AE4"/>
    <w:rsid w:val="00062BA7"/>
    <w:rsid w:val="00062C44"/>
    <w:rsid w:val="00062DBA"/>
    <w:rsid w:val="00062E66"/>
    <w:rsid w:val="00063077"/>
    <w:rsid w:val="000631B1"/>
    <w:rsid w:val="000634A7"/>
    <w:rsid w:val="000636AA"/>
    <w:rsid w:val="000638CF"/>
    <w:rsid w:val="0006395C"/>
    <w:rsid w:val="00063AE5"/>
    <w:rsid w:val="00063D9E"/>
    <w:rsid w:val="000641A5"/>
    <w:rsid w:val="00064718"/>
    <w:rsid w:val="000649F5"/>
    <w:rsid w:val="00064AD2"/>
    <w:rsid w:val="00064AD3"/>
    <w:rsid w:val="000653A1"/>
    <w:rsid w:val="000655B0"/>
    <w:rsid w:val="000655D3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0F3"/>
    <w:rsid w:val="000661EA"/>
    <w:rsid w:val="00066488"/>
    <w:rsid w:val="00066721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30DD"/>
    <w:rsid w:val="000731AF"/>
    <w:rsid w:val="0007320F"/>
    <w:rsid w:val="0007341F"/>
    <w:rsid w:val="0007345F"/>
    <w:rsid w:val="000737D1"/>
    <w:rsid w:val="00073B51"/>
    <w:rsid w:val="00073BAA"/>
    <w:rsid w:val="00073F4B"/>
    <w:rsid w:val="0007459C"/>
    <w:rsid w:val="00074BDA"/>
    <w:rsid w:val="00074DF4"/>
    <w:rsid w:val="00074FA0"/>
    <w:rsid w:val="00075024"/>
    <w:rsid w:val="000753E6"/>
    <w:rsid w:val="00075422"/>
    <w:rsid w:val="000756AB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EA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F56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6B2"/>
    <w:rsid w:val="000829B2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0D"/>
    <w:rsid w:val="00085A4B"/>
    <w:rsid w:val="00085CA3"/>
    <w:rsid w:val="00086225"/>
    <w:rsid w:val="00086311"/>
    <w:rsid w:val="00086A26"/>
    <w:rsid w:val="00086D3D"/>
    <w:rsid w:val="00086D6A"/>
    <w:rsid w:val="0008757D"/>
    <w:rsid w:val="00087AA5"/>
    <w:rsid w:val="00087B16"/>
    <w:rsid w:val="00087E9A"/>
    <w:rsid w:val="00087EE1"/>
    <w:rsid w:val="00087FF7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634"/>
    <w:rsid w:val="00091A1D"/>
    <w:rsid w:val="00091A38"/>
    <w:rsid w:val="00091C01"/>
    <w:rsid w:val="00092026"/>
    <w:rsid w:val="00092263"/>
    <w:rsid w:val="0009227F"/>
    <w:rsid w:val="00092416"/>
    <w:rsid w:val="00092529"/>
    <w:rsid w:val="000925B0"/>
    <w:rsid w:val="00092758"/>
    <w:rsid w:val="00092923"/>
    <w:rsid w:val="00092B50"/>
    <w:rsid w:val="00092D8E"/>
    <w:rsid w:val="00092E33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5AC"/>
    <w:rsid w:val="000965E7"/>
    <w:rsid w:val="0009662F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016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2B8"/>
    <w:rsid w:val="000A3337"/>
    <w:rsid w:val="000A3667"/>
    <w:rsid w:val="000A39FF"/>
    <w:rsid w:val="000A3B91"/>
    <w:rsid w:val="000A3C9D"/>
    <w:rsid w:val="000A3D5C"/>
    <w:rsid w:val="000A3F43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BE4"/>
    <w:rsid w:val="000A5CB6"/>
    <w:rsid w:val="000A5D54"/>
    <w:rsid w:val="000A60BF"/>
    <w:rsid w:val="000A69D7"/>
    <w:rsid w:val="000A6A08"/>
    <w:rsid w:val="000A6B21"/>
    <w:rsid w:val="000A6B5A"/>
    <w:rsid w:val="000A6BE1"/>
    <w:rsid w:val="000A6CF3"/>
    <w:rsid w:val="000A6D7E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61D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905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52E"/>
    <w:rsid w:val="000B46AF"/>
    <w:rsid w:val="000B49ED"/>
    <w:rsid w:val="000B4BD3"/>
    <w:rsid w:val="000B4C8D"/>
    <w:rsid w:val="000B510A"/>
    <w:rsid w:val="000B510D"/>
    <w:rsid w:val="000B53A4"/>
    <w:rsid w:val="000B55DE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8C2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0EC5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AC9"/>
    <w:rsid w:val="000C1B74"/>
    <w:rsid w:val="000C1FEA"/>
    <w:rsid w:val="000C2145"/>
    <w:rsid w:val="000C21DE"/>
    <w:rsid w:val="000C227D"/>
    <w:rsid w:val="000C24E4"/>
    <w:rsid w:val="000C2803"/>
    <w:rsid w:val="000C2C5A"/>
    <w:rsid w:val="000C2D21"/>
    <w:rsid w:val="000C2D35"/>
    <w:rsid w:val="000C2FD7"/>
    <w:rsid w:val="000C2FDD"/>
    <w:rsid w:val="000C32D4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38"/>
    <w:rsid w:val="000C41D2"/>
    <w:rsid w:val="000C41F9"/>
    <w:rsid w:val="000C4305"/>
    <w:rsid w:val="000C4594"/>
    <w:rsid w:val="000C45DA"/>
    <w:rsid w:val="000C4711"/>
    <w:rsid w:val="000C479F"/>
    <w:rsid w:val="000C4A67"/>
    <w:rsid w:val="000C4E49"/>
    <w:rsid w:val="000C517C"/>
    <w:rsid w:val="000C520A"/>
    <w:rsid w:val="000C5291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95C"/>
    <w:rsid w:val="000C7A3D"/>
    <w:rsid w:val="000C7EFF"/>
    <w:rsid w:val="000C7FE7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6AB"/>
    <w:rsid w:val="000D1A07"/>
    <w:rsid w:val="000D1E50"/>
    <w:rsid w:val="000D1E83"/>
    <w:rsid w:val="000D1EA1"/>
    <w:rsid w:val="000D21A1"/>
    <w:rsid w:val="000D21BF"/>
    <w:rsid w:val="000D269C"/>
    <w:rsid w:val="000D26E1"/>
    <w:rsid w:val="000D26F0"/>
    <w:rsid w:val="000D26F1"/>
    <w:rsid w:val="000D286E"/>
    <w:rsid w:val="000D2A62"/>
    <w:rsid w:val="000D2AF5"/>
    <w:rsid w:val="000D2AF9"/>
    <w:rsid w:val="000D2D11"/>
    <w:rsid w:val="000D2DA2"/>
    <w:rsid w:val="000D2E89"/>
    <w:rsid w:val="000D2FEC"/>
    <w:rsid w:val="000D3313"/>
    <w:rsid w:val="000D36D1"/>
    <w:rsid w:val="000D37E0"/>
    <w:rsid w:val="000D3A32"/>
    <w:rsid w:val="000D3BB8"/>
    <w:rsid w:val="000D3D9F"/>
    <w:rsid w:val="000D4301"/>
    <w:rsid w:val="000D4473"/>
    <w:rsid w:val="000D45EA"/>
    <w:rsid w:val="000D47BC"/>
    <w:rsid w:val="000D4A84"/>
    <w:rsid w:val="000D4A97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6BFC"/>
    <w:rsid w:val="000D7132"/>
    <w:rsid w:val="000D735F"/>
    <w:rsid w:val="000D738E"/>
    <w:rsid w:val="000D73DA"/>
    <w:rsid w:val="000D74ED"/>
    <w:rsid w:val="000D779E"/>
    <w:rsid w:val="000D7AAE"/>
    <w:rsid w:val="000E0116"/>
    <w:rsid w:val="000E0236"/>
    <w:rsid w:val="000E03C6"/>
    <w:rsid w:val="000E04A5"/>
    <w:rsid w:val="000E05E5"/>
    <w:rsid w:val="000E0927"/>
    <w:rsid w:val="000E0A70"/>
    <w:rsid w:val="000E0D19"/>
    <w:rsid w:val="000E0F6A"/>
    <w:rsid w:val="000E10A5"/>
    <w:rsid w:val="000E1127"/>
    <w:rsid w:val="000E132D"/>
    <w:rsid w:val="000E133C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8F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B9D"/>
    <w:rsid w:val="000E5C9B"/>
    <w:rsid w:val="000E5D16"/>
    <w:rsid w:val="000E5DF9"/>
    <w:rsid w:val="000E6088"/>
    <w:rsid w:val="000E639D"/>
    <w:rsid w:val="000E63F5"/>
    <w:rsid w:val="000E64B8"/>
    <w:rsid w:val="000E676E"/>
    <w:rsid w:val="000E6BEC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B58"/>
    <w:rsid w:val="000F0C81"/>
    <w:rsid w:val="000F0DDC"/>
    <w:rsid w:val="000F0F58"/>
    <w:rsid w:val="000F104F"/>
    <w:rsid w:val="000F1183"/>
    <w:rsid w:val="000F1200"/>
    <w:rsid w:val="000F1279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666"/>
    <w:rsid w:val="000F26F1"/>
    <w:rsid w:val="000F2789"/>
    <w:rsid w:val="000F27E8"/>
    <w:rsid w:val="000F2CA4"/>
    <w:rsid w:val="000F2D16"/>
    <w:rsid w:val="000F2D95"/>
    <w:rsid w:val="000F2D9B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4E21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1C8"/>
    <w:rsid w:val="000F61E0"/>
    <w:rsid w:val="000F6485"/>
    <w:rsid w:val="000F6521"/>
    <w:rsid w:val="000F67E9"/>
    <w:rsid w:val="000F690D"/>
    <w:rsid w:val="000F6A6A"/>
    <w:rsid w:val="000F6B7C"/>
    <w:rsid w:val="000F6C81"/>
    <w:rsid w:val="000F6EF4"/>
    <w:rsid w:val="000F719F"/>
    <w:rsid w:val="000F757A"/>
    <w:rsid w:val="000F79AC"/>
    <w:rsid w:val="000F7DFD"/>
    <w:rsid w:val="000F7E20"/>
    <w:rsid w:val="0010007F"/>
    <w:rsid w:val="0010030B"/>
    <w:rsid w:val="00100372"/>
    <w:rsid w:val="001005B6"/>
    <w:rsid w:val="00100697"/>
    <w:rsid w:val="00100A1F"/>
    <w:rsid w:val="00100F0A"/>
    <w:rsid w:val="001011D9"/>
    <w:rsid w:val="001018F0"/>
    <w:rsid w:val="00101A09"/>
    <w:rsid w:val="00101AA0"/>
    <w:rsid w:val="00101E02"/>
    <w:rsid w:val="00101E7A"/>
    <w:rsid w:val="00101F74"/>
    <w:rsid w:val="00102065"/>
    <w:rsid w:val="00102473"/>
    <w:rsid w:val="00102520"/>
    <w:rsid w:val="0010256F"/>
    <w:rsid w:val="00102595"/>
    <w:rsid w:val="00102853"/>
    <w:rsid w:val="001029CC"/>
    <w:rsid w:val="00102A07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A06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07D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3A"/>
    <w:rsid w:val="00112E47"/>
    <w:rsid w:val="00112F6A"/>
    <w:rsid w:val="001130D3"/>
    <w:rsid w:val="001130D7"/>
    <w:rsid w:val="00113125"/>
    <w:rsid w:val="001133C9"/>
    <w:rsid w:val="00113531"/>
    <w:rsid w:val="001137CD"/>
    <w:rsid w:val="00113874"/>
    <w:rsid w:val="001139F0"/>
    <w:rsid w:val="00113B32"/>
    <w:rsid w:val="00113BB8"/>
    <w:rsid w:val="00113DB4"/>
    <w:rsid w:val="00113DE4"/>
    <w:rsid w:val="00113E8C"/>
    <w:rsid w:val="001142EE"/>
    <w:rsid w:val="001142F1"/>
    <w:rsid w:val="00114488"/>
    <w:rsid w:val="00114574"/>
    <w:rsid w:val="00114604"/>
    <w:rsid w:val="00114D87"/>
    <w:rsid w:val="00114F61"/>
    <w:rsid w:val="001150F5"/>
    <w:rsid w:val="001153FD"/>
    <w:rsid w:val="00115449"/>
    <w:rsid w:val="0011552B"/>
    <w:rsid w:val="001155FB"/>
    <w:rsid w:val="00115773"/>
    <w:rsid w:val="00115886"/>
    <w:rsid w:val="00115E0F"/>
    <w:rsid w:val="00115E3E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C2C"/>
    <w:rsid w:val="00120D80"/>
    <w:rsid w:val="001212B6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87E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0AE"/>
    <w:rsid w:val="00124585"/>
    <w:rsid w:val="00124630"/>
    <w:rsid w:val="00124788"/>
    <w:rsid w:val="001247E1"/>
    <w:rsid w:val="00124997"/>
    <w:rsid w:val="001249F5"/>
    <w:rsid w:val="00124A46"/>
    <w:rsid w:val="00124B42"/>
    <w:rsid w:val="00124E69"/>
    <w:rsid w:val="00125332"/>
    <w:rsid w:val="0012565E"/>
    <w:rsid w:val="0012568D"/>
    <w:rsid w:val="00125909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5E5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184"/>
    <w:rsid w:val="00134753"/>
    <w:rsid w:val="0013477F"/>
    <w:rsid w:val="00134F99"/>
    <w:rsid w:val="00135024"/>
    <w:rsid w:val="001351CB"/>
    <w:rsid w:val="00135715"/>
    <w:rsid w:val="00135807"/>
    <w:rsid w:val="00135893"/>
    <w:rsid w:val="00135898"/>
    <w:rsid w:val="00135ACB"/>
    <w:rsid w:val="00135BB1"/>
    <w:rsid w:val="00135C65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6EC5"/>
    <w:rsid w:val="00137102"/>
    <w:rsid w:val="001372D5"/>
    <w:rsid w:val="001372E1"/>
    <w:rsid w:val="001374A3"/>
    <w:rsid w:val="00137612"/>
    <w:rsid w:val="00137617"/>
    <w:rsid w:val="001377C7"/>
    <w:rsid w:val="0013782D"/>
    <w:rsid w:val="00137D78"/>
    <w:rsid w:val="00140534"/>
    <w:rsid w:val="00140AA9"/>
    <w:rsid w:val="00140BD7"/>
    <w:rsid w:val="00140FD9"/>
    <w:rsid w:val="00141019"/>
    <w:rsid w:val="001411E2"/>
    <w:rsid w:val="00141618"/>
    <w:rsid w:val="0014184F"/>
    <w:rsid w:val="00141B1F"/>
    <w:rsid w:val="00141D7C"/>
    <w:rsid w:val="00142806"/>
    <w:rsid w:val="00142BC0"/>
    <w:rsid w:val="00142BD5"/>
    <w:rsid w:val="00143185"/>
    <w:rsid w:val="00143576"/>
    <w:rsid w:val="0014366B"/>
    <w:rsid w:val="00143672"/>
    <w:rsid w:val="001436CC"/>
    <w:rsid w:val="001439E2"/>
    <w:rsid w:val="00143B0E"/>
    <w:rsid w:val="00143CE9"/>
    <w:rsid w:val="00143D53"/>
    <w:rsid w:val="00143E75"/>
    <w:rsid w:val="00143F1E"/>
    <w:rsid w:val="00144020"/>
    <w:rsid w:val="001440D8"/>
    <w:rsid w:val="001440DF"/>
    <w:rsid w:val="0014428D"/>
    <w:rsid w:val="001443F6"/>
    <w:rsid w:val="00144432"/>
    <w:rsid w:val="00144537"/>
    <w:rsid w:val="00144556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598"/>
    <w:rsid w:val="0014693D"/>
    <w:rsid w:val="001469CD"/>
    <w:rsid w:val="00146BEE"/>
    <w:rsid w:val="00146DE9"/>
    <w:rsid w:val="00147254"/>
    <w:rsid w:val="00147366"/>
    <w:rsid w:val="00147416"/>
    <w:rsid w:val="00147431"/>
    <w:rsid w:val="0014744D"/>
    <w:rsid w:val="0014751F"/>
    <w:rsid w:val="001477CA"/>
    <w:rsid w:val="00147833"/>
    <w:rsid w:val="00147B22"/>
    <w:rsid w:val="00147C3C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0FF6"/>
    <w:rsid w:val="00151054"/>
    <w:rsid w:val="00151360"/>
    <w:rsid w:val="001514A8"/>
    <w:rsid w:val="001515C0"/>
    <w:rsid w:val="00151B59"/>
    <w:rsid w:val="00151C5B"/>
    <w:rsid w:val="00151CEC"/>
    <w:rsid w:val="00151E0C"/>
    <w:rsid w:val="00151F9F"/>
    <w:rsid w:val="001520FE"/>
    <w:rsid w:val="00152213"/>
    <w:rsid w:val="0015224B"/>
    <w:rsid w:val="001522FE"/>
    <w:rsid w:val="0015239F"/>
    <w:rsid w:val="001524A4"/>
    <w:rsid w:val="0015255F"/>
    <w:rsid w:val="001529ED"/>
    <w:rsid w:val="0015300B"/>
    <w:rsid w:val="00153028"/>
    <w:rsid w:val="001531A9"/>
    <w:rsid w:val="0015338C"/>
    <w:rsid w:val="001534D2"/>
    <w:rsid w:val="001536E9"/>
    <w:rsid w:val="001537D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5AC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AAB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1E"/>
    <w:rsid w:val="00157D3D"/>
    <w:rsid w:val="00157EBA"/>
    <w:rsid w:val="00157F1E"/>
    <w:rsid w:val="001600CD"/>
    <w:rsid w:val="001604A0"/>
    <w:rsid w:val="001608A8"/>
    <w:rsid w:val="001608E0"/>
    <w:rsid w:val="001608E1"/>
    <w:rsid w:val="0016093D"/>
    <w:rsid w:val="00160B70"/>
    <w:rsid w:val="00160B9C"/>
    <w:rsid w:val="00160BAD"/>
    <w:rsid w:val="00160BC1"/>
    <w:rsid w:val="00160D6F"/>
    <w:rsid w:val="00160E23"/>
    <w:rsid w:val="00161503"/>
    <w:rsid w:val="00161822"/>
    <w:rsid w:val="0016185F"/>
    <w:rsid w:val="00161B32"/>
    <w:rsid w:val="00161C87"/>
    <w:rsid w:val="00161CB8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5F8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176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0F43"/>
    <w:rsid w:val="00171345"/>
    <w:rsid w:val="00171881"/>
    <w:rsid w:val="00171AB7"/>
    <w:rsid w:val="00171AF1"/>
    <w:rsid w:val="00171B5C"/>
    <w:rsid w:val="001720FE"/>
    <w:rsid w:val="00172187"/>
    <w:rsid w:val="00172369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FD"/>
    <w:rsid w:val="00174173"/>
    <w:rsid w:val="0017424C"/>
    <w:rsid w:val="001744F4"/>
    <w:rsid w:val="0017466B"/>
    <w:rsid w:val="001746BC"/>
    <w:rsid w:val="00174788"/>
    <w:rsid w:val="001748E9"/>
    <w:rsid w:val="00174A5B"/>
    <w:rsid w:val="00174BED"/>
    <w:rsid w:val="00174CCA"/>
    <w:rsid w:val="00174FBF"/>
    <w:rsid w:val="001750B1"/>
    <w:rsid w:val="001750E7"/>
    <w:rsid w:val="001751FA"/>
    <w:rsid w:val="0017524B"/>
    <w:rsid w:val="001752E0"/>
    <w:rsid w:val="0017566F"/>
    <w:rsid w:val="00175712"/>
    <w:rsid w:val="00175B27"/>
    <w:rsid w:val="00175B88"/>
    <w:rsid w:val="00175D7A"/>
    <w:rsid w:val="00175DF3"/>
    <w:rsid w:val="00175E45"/>
    <w:rsid w:val="00176078"/>
    <w:rsid w:val="001760CE"/>
    <w:rsid w:val="00176C21"/>
    <w:rsid w:val="00176D8A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4C"/>
    <w:rsid w:val="00181BA6"/>
    <w:rsid w:val="00181C59"/>
    <w:rsid w:val="00181DA2"/>
    <w:rsid w:val="00181DC4"/>
    <w:rsid w:val="00181E68"/>
    <w:rsid w:val="00182340"/>
    <w:rsid w:val="001826A5"/>
    <w:rsid w:val="0018280F"/>
    <w:rsid w:val="001828B3"/>
    <w:rsid w:val="00182938"/>
    <w:rsid w:val="001829D3"/>
    <w:rsid w:val="00182B3F"/>
    <w:rsid w:val="00182CA7"/>
    <w:rsid w:val="00183029"/>
    <w:rsid w:val="001831D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9CB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30E"/>
    <w:rsid w:val="00184537"/>
    <w:rsid w:val="00184596"/>
    <w:rsid w:val="001846FC"/>
    <w:rsid w:val="001847FB"/>
    <w:rsid w:val="001848FA"/>
    <w:rsid w:val="00184AF3"/>
    <w:rsid w:val="00184C26"/>
    <w:rsid w:val="00184D19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1C"/>
    <w:rsid w:val="00187DCB"/>
    <w:rsid w:val="00187E29"/>
    <w:rsid w:val="00187E8B"/>
    <w:rsid w:val="00187F02"/>
    <w:rsid w:val="001902A8"/>
    <w:rsid w:val="001902C9"/>
    <w:rsid w:val="001904E5"/>
    <w:rsid w:val="00190626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A5C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9C4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2B6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7B2"/>
    <w:rsid w:val="00196909"/>
    <w:rsid w:val="00196C7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7B0"/>
    <w:rsid w:val="001979C5"/>
    <w:rsid w:val="00197AB5"/>
    <w:rsid w:val="00197C5A"/>
    <w:rsid w:val="00197CFF"/>
    <w:rsid w:val="00197D3D"/>
    <w:rsid w:val="00197E2D"/>
    <w:rsid w:val="00197EA0"/>
    <w:rsid w:val="00197F4E"/>
    <w:rsid w:val="001A0148"/>
    <w:rsid w:val="001A0179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B14"/>
    <w:rsid w:val="001A1DB1"/>
    <w:rsid w:val="001A1DD5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2B1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7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1103"/>
    <w:rsid w:val="001B1122"/>
    <w:rsid w:val="001B1341"/>
    <w:rsid w:val="001B143B"/>
    <w:rsid w:val="001B156B"/>
    <w:rsid w:val="001B1639"/>
    <w:rsid w:val="001B179B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AE2"/>
    <w:rsid w:val="001B2B59"/>
    <w:rsid w:val="001B2BF8"/>
    <w:rsid w:val="001B2E3F"/>
    <w:rsid w:val="001B2F97"/>
    <w:rsid w:val="001B3220"/>
    <w:rsid w:val="001B32CD"/>
    <w:rsid w:val="001B343A"/>
    <w:rsid w:val="001B34C6"/>
    <w:rsid w:val="001B370D"/>
    <w:rsid w:val="001B3834"/>
    <w:rsid w:val="001B38E5"/>
    <w:rsid w:val="001B3AB9"/>
    <w:rsid w:val="001B3E74"/>
    <w:rsid w:val="001B46E6"/>
    <w:rsid w:val="001B4D13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1AE"/>
    <w:rsid w:val="001B62C1"/>
    <w:rsid w:val="001B64C0"/>
    <w:rsid w:val="001B65C2"/>
    <w:rsid w:val="001B66B4"/>
    <w:rsid w:val="001B66C3"/>
    <w:rsid w:val="001B67DF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731"/>
    <w:rsid w:val="001B7C4C"/>
    <w:rsid w:val="001C00DF"/>
    <w:rsid w:val="001C0184"/>
    <w:rsid w:val="001C0241"/>
    <w:rsid w:val="001C02B8"/>
    <w:rsid w:val="001C05AC"/>
    <w:rsid w:val="001C0703"/>
    <w:rsid w:val="001C094A"/>
    <w:rsid w:val="001C0B96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44"/>
    <w:rsid w:val="001C30FB"/>
    <w:rsid w:val="001C3170"/>
    <w:rsid w:val="001C361D"/>
    <w:rsid w:val="001C3801"/>
    <w:rsid w:val="001C394B"/>
    <w:rsid w:val="001C3A65"/>
    <w:rsid w:val="001C3B4A"/>
    <w:rsid w:val="001C3C14"/>
    <w:rsid w:val="001C3C5A"/>
    <w:rsid w:val="001C4398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4EF9"/>
    <w:rsid w:val="001C5183"/>
    <w:rsid w:val="001C543C"/>
    <w:rsid w:val="001C5656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C7A44"/>
    <w:rsid w:val="001D04CF"/>
    <w:rsid w:val="001D058C"/>
    <w:rsid w:val="001D0643"/>
    <w:rsid w:val="001D09AF"/>
    <w:rsid w:val="001D0CBC"/>
    <w:rsid w:val="001D0D9B"/>
    <w:rsid w:val="001D154F"/>
    <w:rsid w:val="001D1C0A"/>
    <w:rsid w:val="001D1DDA"/>
    <w:rsid w:val="001D2182"/>
    <w:rsid w:val="001D2358"/>
    <w:rsid w:val="001D23A7"/>
    <w:rsid w:val="001D24A9"/>
    <w:rsid w:val="001D2728"/>
    <w:rsid w:val="001D2A2C"/>
    <w:rsid w:val="001D2AA0"/>
    <w:rsid w:val="001D2F6A"/>
    <w:rsid w:val="001D30D6"/>
    <w:rsid w:val="001D33BB"/>
    <w:rsid w:val="001D3A52"/>
    <w:rsid w:val="001D3DDA"/>
    <w:rsid w:val="001D3E66"/>
    <w:rsid w:val="001D3EDC"/>
    <w:rsid w:val="001D3FC3"/>
    <w:rsid w:val="001D3FFB"/>
    <w:rsid w:val="001D43AC"/>
    <w:rsid w:val="001D4534"/>
    <w:rsid w:val="001D471A"/>
    <w:rsid w:val="001D482C"/>
    <w:rsid w:val="001D4A7A"/>
    <w:rsid w:val="001D4B1B"/>
    <w:rsid w:val="001D4DCB"/>
    <w:rsid w:val="001D5069"/>
    <w:rsid w:val="001D5140"/>
    <w:rsid w:val="001D51E5"/>
    <w:rsid w:val="001D550B"/>
    <w:rsid w:val="001D576D"/>
    <w:rsid w:val="001D5B4F"/>
    <w:rsid w:val="001D5C4A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66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A69"/>
    <w:rsid w:val="001E4BA8"/>
    <w:rsid w:val="001E4F5B"/>
    <w:rsid w:val="001E546D"/>
    <w:rsid w:val="001E558C"/>
    <w:rsid w:val="001E562C"/>
    <w:rsid w:val="001E573C"/>
    <w:rsid w:val="001E58BF"/>
    <w:rsid w:val="001E592E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BA2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0AEB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63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CCE"/>
    <w:rsid w:val="001F4D66"/>
    <w:rsid w:val="001F4E96"/>
    <w:rsid w:val="001F4F32"/>
    <w:rsid w:val="001F5019"/>
    <w:rsid w:val="001F5143"/>
    <w:rsid w:val="001F5289"/>
    <w:rsid w:val="001F52AC"/>
    <w:rsid w:val="001F5392"/>
    <w:rsid w:val="001F5442"/>
    <w:rsid w:val="001F548E"/>
    <w:rsid w:val="001F5528"/>
    <w:rsid w:val="001F5661"/>
    <w:rsid w:val="001F571C"/>
    <w:rsid w:val="001F578B"/>
    <w:rsid w:val="001F58A2"/>
    <w:rsid w:val="001F5CCE"/>
    <w:rsid w:val="001F5E6B"/>
    <w:rsid w:val="001F5F2E"/>
    <w:rsid w:val="001F623A"/>
    <w:rsid w:val="001F634E"/>
    <w:rsid w:val="001F66BD"/>
    <w:rsid w:val="001F6873"/>
    <w:rsid w:val="001F6947"/>
    <w:rsid w:val="001F699F"/>
    <w:rsid w:val="001F6D61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0DBC"/>
    <w:rsid w:val="00200EFF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4EE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6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3DB"/>
    <w:rsid w:val="002054EE"/>
    <w:rsid w:val="0020560D"/>
    <w:rsid w:val="00205691"/>
    <w:rsid w:val="0020583E"/>
    <w:rsid w:val="002059C8"/>
    <w:rsid w:val="00205A8C"/>
    <w:rsid w:val="00205B60"/>
    <w:rsid w:val="00205B9B"/>
    <w:rsid w:val="00205BBC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DC9"/>
    <w:rsid w:val="00207E4B"/>
    <w:rsid w:val="00207EE2"/>
    <w:rsid w:val="00210210"/>
    <w:rsid w:val="002102B1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79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049"/>
    <w:rsid w:val="00213128"/>
    <w:rsid w:val="0021312D"/>
    <w:rsid w:val="002131DF"/>
    <w:rsid w:val="00213236"/>
    <w:rsid w:val="00213250"/>
    <w:rsid w:val="00213363"/>
    <w:rsid w:val="002134C3"/>
    <w:rsid w:val="0021360E"/>
    <w:rsid w:val="00213969"/>
    <w:rsid w:val="002139A4"/>
    <w:rsid w:val="00213E25"/>
    <w:rsid w:val="002140EA"/>
    <w:rsid w:val="00214583"/>
    <w:rsid w:val="002146CE"/>
    <w:rsid w:val="002149AF"/>
    <w:rsid w:val="00214A01"/>
    <w:rsid w:val="00214DDF"/>
    <w:rsid w:val="00215221"/>
    <w:rsid w:val="002154C9"/>
    <w:rsid w:val="00215518"/>
    <w:rsid w:val="002156E3"/>
    <w:rsid w:val="002157F5"/>
    <w:rsid w:val="00215847"/>
    <w:rsid w:val="002159B3"/>
    <w:rsid w:val="00215CCC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017"/>
    <w:rsid w:val="002206DA"/>
    <w:rsid w:val="00220702"/>
    <w:rsid w:val="00220785"/>
    <w:rsid w:val="002207FA"/>
    <w:rsid w:val="00220D68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C1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A71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3F5"/>
    <w:rsid w:val="002256F8"/>
    <w:rsid w:val="00225746"/>
    <w:rsid w:val="00225919"/>
    <w:rsid w:val="00225BAE"/>
    <w:rsid w:val="00225C32"/>
    <w:rsid w:val="00225FCE"/>
    <w:rsid w:val="00226537"/>
    <w:rsid w:val="002268CF"/>
    <w:rsid w:val="00226920"/>
    <w:rsid w:val="00226AD1"/>
    <w:rsid w:val="00226BE5"/>
    <w:rsid w:val="00226C63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563"/>
    <w:rsid w:val="0023074C"/>
    <w:rsid w:val="00230787"/>
    <w:rsid w:val="00230847"/>
    <w:rsid w:val="00230ACE"/>
    <w:rsid w:val="00230BBF"/>
    <w:rsid w:val="00230DBC"/>
    <w:rsid w:val="00230F90"/>
    <w:rsid w:val="0023121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ABD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970"/>
    <w:rsid w:val="00233E9E"/>
    <w:rsid w:val="002340CF"/>
    <w:rsid w:val="002342F0"/>
    <w:rsid w:val="00234370"/>
    <w:rsid w:val="002343D2"/>
    <w:rsid w:val="00234729"/>
    <w:rsid w:val="002347A1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8E2"/>
    <w:rsid w:val="00235A39"/>
    <w:rsid w:val="00235A80"/>
    <w:rsid w:val="00235B82"/>
    <w:rsid w:val="00235CD2"/>
    <w:rsid w:val="00235D76"/>
    <w:rsid w:val="00235DE5"/>
    <w:rsid w:val="00236040"/>
    <w:rsid w:val="0023617B"/>
    <w:rsid w:val="002361F6"/>
    <w:rsid w:val="00236273"/>
    <w:rsid w:val="00236279"/>
    <w:rsid w:val="00236815"/>
    <w:rsid w:val="00236825"/>
    <w:rsid w:val="002369ED"/>
    <w:rsid w:val="00236E1D"/>
    <w:rsid w:val="0023701C"/>
    <w:rsid w:val="002370E5"/>
    <w:rsid w:val="0023722F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CF5"/>
    <w:rsid w:val="00240D29"/>
    <w:rsid w:val="00240E7E"/>
    <w:rsid w:val="002410CF"/>
    <w:rsid w:val="002414C7"/>
    <w:rsid w:val="002415A2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D3D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345"/>
    <w:rsid w:val="0024450A"/>
    <w:rsid w:val="00244542"/>
    <w:rsid w:val="0024458B"/>
    <w:rsid w:val="00244A16"/>
    <w:rsid w:val="00244C7C"/>
    <w:rsid w:val="00244EB5"/>
    <w:rsid w:val="00244FED"/>
    <w:rsid w:val="0024559A"/>
    <w:rsid w:val="002455CA"/>
    <w:rsid w:val="0024569C"/>
    <w:rsid w:val="0024577F"/>
    <w:rsid w:val="00245978"/>
    <w:rsid w:val="00245A42"/>
    <w:rsid w:val="00245D2B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20"/>
    <w:rsid w:val="00247C30"/>
    <w:rsid w:val="00247EA9"/>
    <w:rsid w:val="00247FB1"/>
    <w:rsid w:val="002501FA"/>
    <w:rsid w:val="0025020C"/>
    <w:rsid w:val="002502EF"/>
    <w:rsid w:val="00250406"/>
    <w:rsid w:val="00250475"/>
    <w:rsid w:val="002504B2"/>
    <w:rsid w:val="002505F6"/>
    <w:rsid w:val="00250759"/>
    <w:rsid w:val="00250BE5"/>
    <w:rsid w:val="00250C1D"/>
    <w:rsid w:val="0025122D"/>
    <w:rsid w:val="002519E9"/>
    <w:rsid w:val="00251AF2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836"/>
    <w:rsid w:val="00253B68"/>
    <w:rsid w:val="00253C6B"/>
    <w:rsid w:val="00254765"/>
    <w:rsid w:val="00254906"/>
    <w:rsid w:val="0025498F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80C"/>
    <w:rsid w:val="00256992"/>
    <w:rsid w:val="002569EE"/>
    <w:rsid w:val="00256B44"/>
    <w:rsid w:val="00256C25"/>
    <w:rsid w:val="00256C52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8A2"/>
    <w:rsid w:val="002629A2"/>
    <w:rsid w:val="00262AD4"/>
    <w:rsid w:val="00262FCB"/>
    <w:rsid w:val="00263317"/>
    <w:rsid w:val="0026337A"/>
    <w:rsid w:val="002634DE"/>
    <w:rsid w:val="0026366C"/>
    <w:rsid w:val="002637EB"/>
    <w:rsid w:val="002637F7"/>
    <w:rsid w:val="00263B64"/>
    <w:rsid w:val="00263BFE"/>
    <w:rsid w:val="00263E1B"/>
    <w:rsid w:val="00263EB9"/>
    <w:rsid w:val="00263F9D"/>
    <w:rsid w:val="0026428B"/>
    <w:rsid w:val="00264552"/>
    <w:rsid w:val="00264573"/>
    <w:rsid w:val="00264969"/>
    <w:rsid w:val="002649BD"/>
    <w:rsid w:val="00264B01"/>
    <w:rsid w:val="00264E1D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DF7"/>
    <w:rsid w:val="00267068"/>
    <w:rsid w:val="0026762A"/>
    <w:rsid w:val="00267653"/>
    <w:rsid w:val="002679F5"/>
    <w:rsid w:val="00267DC7"/>
    <w:rsid w:val="00267DD5"/>
    <w:rsid w:val="00267EBD"/>
    <w:rsid w:val="00270021"/>
    <w:rsid w:val="0027025A"/>
    <w:rsid w:val="0027041B"/>
    <w:rsid w:val="002707B0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759"/>
    <w:rsid w:val="00271918"/>
    <w:rsid w:val="00271A55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812"/>
    <w:rsid w:val="00273925"/>
    <w:rsid w:val="00274047"/>
    <w:rsid w:val="00274119"/>
    <w:rsid w:val="002744EE"/>
    <w:rsid w:val="0027451D"/>
    <w:rsid w:val="00274590"/>
    <w:rsid w:val="002745BF"/>
    <w:rsid w:val="002747F8"/>
    <w:rsid w:val="00274B13"/>
    <w:rsid w:val="00274C32"/>
    <w:rsid w:val="00274D19"/>
    <w:rsid w:val="00275011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8C"/>
    <w:rsid w:val="002771B1"/>
    <w:rsid w:val="00277337"/>
    <w:rsid w:val="00277425"/>
    <w:rsid w:val="00277593"/>
    <w:rsid w:val="002776C3"/>
    <w:rsid w:val="002776C7"/>
    <w:rsid w:val="002779E9"/>
    <w:rsid w:val="00277CF5"/>
    <w:rsid w:val="00277DB4"/>
    <w:rsid w:val="002801F1"/>
    <w:rsid w:val="002803A1"/>
    <w:rsid w:val="002805FF"/>
    <w:rsid w:val="00280637"/>
    <w:rsid w:val="0028066E"/>
    <w:rsid w:val="00280B78"/>
    <w:rsid w:val="00280CE2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7F7"/>
    <w:rsid w:val="00282811"/>
    <w:rsid w:val="002829BE"/>
    <w:rsid w:val="00282A7B"/>
    <w:rsid w:val="00282A98"/>
    <w:rsid w:val="00282D1B"/>
    <w:rsid w:val="00282EA8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C3"/>
    <w:rsid w:val="002847E1"/>
    <w:rsid w:val="00284AFD"/>
    <w:rsid w:val="00285299"/>
    <w:rsid w:val="002852D4"/>
    <w:rsid w:val="002853D6"/>
    <w:rsid w:val="00285544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DAE"/>
    <w:rsid w:val="00290F5B"/>
    <w:rsid w:val="0029108A"/>
    <w:rsid w:val="00291121"/>
    <w:rsid w:val="002914C4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03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6F01"/>
    <w:rsid w:val="002971AE"/>
    <w:rsid w:val="00297215"/>
    <w:rsid w:val="0029733F"/>
    <w:rsid w:val="00297417"/>
    <w:rsid w:val="00297536"/>
    <w:rsid w:val="00297621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AB9"/>
    <w:rsid w:val="002A0B90"/>
    <w:rsid w:val="002A10D0"/>
    <w:rsid w:val="002A1467"/>
    <w:rsid w:val="002A1599"/>
    <w:rsid w:val="002A1B2B"/>
    <w:rsid w:val="002A1EE9"/>
    <w:rsid w:val="002A209C"/>
    <w:rsid w:val="002A2120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14C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804"/>
    <w:rsid w:val="002A5942"/>
    <w:rsid w:val="002A59C3"/>
    <w:rsid w:val="002A5AE4"/>
    <w:rsid w:val="002A5DEE"/>
    <w:rsid w:val="002A5FDD"/>
    <w:rsid w:val="002A6077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D0B"/>
    <w:rsid w:val="002B000A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1AD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2E88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F4C"/>
    <w:rsid w:val="002B4F97"/>
    <w:rsid w:val="002B5189"/>
    <w:rsid w:val="002B5409"/>
    <w:rsid w:val="002B55FE"/>
    <w:rsid w:val="002B5837"/>
    <w:rsid w:val="002B59D4"/>
    <w:rsid w:val="002B5A05"/>
    <w:rsid w:val="002B5B68"/>
    <w:rsid w:val="002B5B9B"/>
    <w:rsid w:val="002B5BA6"/>
    <w:rsid w:val="002B5C53"/>
    <w:rsid w:val="002B5D48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3D7"/>
    <w:rsid w:val="002B7451"/>
    <w:rsid w:val="002B7465"/>
    <w:rsid w:val="002B7520"/>
    <w:rsid w:val="002B7610"/>
    <w:rsid w:val="002B769C"/>
    <w:rsid w:val="002B7CEE"/>
    <w:rsid w:val="002B7F62"/>
    <w:rsid w:val="002C00E5"/>
    <w:rsid w:val="002C0645"/>
    <w:rsid w:val="002C09BE"/>
    <w:rsid w:val="002C09F1"/>
    <w:rsid w:val="002C0B6A"/>
    <w:rsid w:val="002C0C24"/>
    <w:rsid w:val="002C0F1B"/>
    <w:rsid w:val="002C0FD4"/>
    <w:rsid w:val="002C130C"/>
    <w:rsid w:val="002C1372"/>
    <w:rsid w:val="002C151C"/>
    <w:rsid w:val="002C1B89"/>
    <w:rsid w:val="002C1BB1"/>
    <w:rsid w:val="002C1D06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5B0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20B1"/>
    <w:rsid w:val="002D22C1"/>
    <w:rsid w:val="002D233B"/>
    <w:rsid w:val="002D23A8"/>
    <w:rsid w:val="002D23AE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00A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3F7"/>
    <w:rsid w:val="002D55B5"/>
    <w:rsid w:val="002D569D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0D3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446"/>
    <w:rsid w:val="002E09D9"/>
    <w:rsid w:val="002E09F2"/>
    <w:rsid w:val="002E0CCF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F35"/>
    <w:rsid w:val="002E2F80"/>
    <w:rsid w:val="002E34AB"/>
    <w:rsid w:val="002E358D"/>
    <w:rsid w:val="002E37E5"/>
    <w:rsid w:val="002E3BEB"/>
    <w:rsid w:val="002E3E09"/>
    <w:rsid w:val="002E3E61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3D2"/>
    <w:rsid w:val="002E551E"/>
    <w:rsid w:val="002E5914"/>
    <w:rsid w:val="002E5A64"/>
    <w:rsid w:val="002E5BCC"/>
    <w:rsid w:val="002E5C3D"/>
    <w:rsid w:val="002E5CE7"/>
    <w:rsid w:val="002E5E79"/>
    <w:rsid w:val="002E61DF"/>
    <w:rsid w:val="002E62CC"/>
    <w:rsid w:val="002E66B3"/>
    <w:rsid w:val="002E68CD"/>
    <w:rsid w:val="002E6CC0"/>
    <w:rsid w:val="002E6D13"/>
    <w:rsid w:val="002E6FCA"/>
    <w:rsid w:val="002E7060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ABB"/>
    <w:rsid w:val="002E7BBD"/>
    <w:rsid w:val="002E7C20"/>
    <w:rsid w:val="002E7CAB"/>
    <w:rsid w:val="002E7F55"/>
    <w:rsid w:val="002F00A0"/>
    <w:rsid w:val="002F0567"/>
    <w:rsid w:val="002F061A"/>
    <w:rsid w:val="002F06DF"/>
    <w:rsid w:val="002F07E3"/>
    <w:rsid w:val="002F0B4D"/>
    <w:rsid w:val="002F0CC0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2ED8"/>
    <w:rsid w:val="002F3127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70"/>
    <w:rsid w:val="002F48CF"/>
    <w:rsid w:val="002F4CFF"/>
    <w:rsid w:val="002F4D42"/>
    <w:rsid w:val="002F4EAA"/>
    <w:rsid w:val="002F5106"/>
    <w:rsid w:val="002F51CA"/>
    <w:rsid w:val="002F53A7"/>
    <w:rsid w:val="002F5738"/>
    <w:rsid w:val="002F5A76"/>
    <w:rsid w:val="002F5AE6"/>
    <w:rsid w:val="002F5D3F"/>
    <w:rsid w:val="002F5FBF"/>
    <w:rsid w:val="002F5FC3"/>
    <w:rsid w:val="002F600F"/>
    <w:rsid w:val="002F6187"/>
    <w:rsid w:val="002F61E5"/>
    <w:rsid w:val="002F620A"/>
    <w:rsid w:val="002F62F4"/>
    <w:rsid w:val="002F6335"/>
    <w:rsid w:val="002F6348"/>
    <w:rsid w:val="002F6586"/>
    <w:rsid w:val="002F6ADB"/>
    <w:rsid w:val="002F6B2A"/>
    <w:rsid w:val="002F6E9A"/>
    <w:rsid w:val="002F6F9C"/>
    <w:rsid w:val="002F6FC9"/>
    <w:rsid w:val="002F70A5"/>
    <w:rsid w:val="002F71BD"/>
    <w:rsid w:val="002F720C"/>
    <w:rsid w:val="002F72DA"/>
    <w:rsid w:val="002F73CF"/>
    <w:rsid w:val="002F756D"/>
    <w:rsid w:val="002F7585"/>
    <w:rsid w:val="002F770B"/>
    <w:rsid w:val="002F7943"/>
    <w:rsid w:val="002F7BFC"/>
    <w:rsid w:val="002F7D46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0FA3"/>
    <w:rsid w:val="003011B9"/>
    <w:rsid w:val="003013E3"/>
    <w:rsid w:val="003015DE"/>
    <w:rsid w:val="003016FB"/>
    <w:rsid w:val="00301764"/>
    <w:rsid w:val="00301BF0"/>
    <w:rsid w:val="00301CE2"/>
    <w:rsid w:val="00301E2F"/>
    <w:rsid w:val="003022AE"/>
    <w:rsid w:val="0030269B"/>
    <w:rsid w:val="00302813"/>
    <w:rsid w:val="00302AA2"/>
    <w:rsid w:val="00302AB6"/>
    <w:rsid w:val="00302C80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422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1A9"/>
    <w:rsid w:val="00306234"/>
    <w:rsid w:val="0030629D"/>
    <w:rsid w:val="003062B8"/>
    <w:rsid w:val="003066DB"/>
    <w:rsid w:val="00306825"/>
    <w:rsid w:val="00306B85"/>
    <w:rsid w:val="00306E2D"/>
    <w:rsid w:val="00306F46"/>
    <w:rsid w:val="00306FF4"/>
    <w:rsid w:val="0030717D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44"/>
    <w:rsid w:val="00311668"/>
    <w:rsid w:val="003116A7"/>
    <w:rsid w:val="003117CB"/>
    <w:rsid w:val="003119EE"/>
    <w:rsid w:val="00311CE6"/>
    <w:rsid w:val="00311D3F"/>
    <w:rsid w:val="00311FA6"/>
    <w:rsid w:val="00312043"/>
    <w:rsid w:val="00312258"/>
    <w:rsid w:val="003122D5"/>
    <w:rsid w:val="003123DE"/>
    <w:rsid w:val="00312506"/>
    <w:rsid w:val="003126D3"/>
    <w:rsid w:val="00312908"/>
    <w:rsid w:val="00312A8E"/>
    <w:rsid w:val="00312DE9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05"/>
    <w:rsid w:val="00313ADB"/>
    <w:rsid w:val="00313B0B"/>
    <w:rsid w:val="00313B4E"/>
    <w:rsid w:val="00313CB0"/>
    <w:rsid w:val="00313F96"/>
    <w:rsid w:val="0031429D"/>
    <w:rsid w:val="00314455"/>
    <w:rsid w:val="003144AA"/>
    <w:rsid w:val="003149DA"/>
    <w:rsid w:val="00314A16"/>
    <w:rsid w:val="00314A6F"/>
    <w:rsid w:val="00314D53"/>
    <w:rsid w:val="00314D65"/>
    <w:rsid w:val="00314DB4"/>
    <w:rsid w:val="00314DF2"/>
    <w:rsid w:val="00314E83"/>
    <w:rsid w:val="00314F5A"/>
    <w:rsid w:val="0031522E"/>
    <w:rsid w:val="00315303"/>
    <w:rsid w:val="00315536"/>
    <w:rsid w:val="00315608"/>
    <w:rsid w:val="00315610"/>
    <w:rsid w:val="00315A53"/>
    <w:rsid w:val="00315D8E"/>
    <w:rsid w:val="0031620A"/>
    <w:rsid w:val="003162D4"/>
    <w:rsid w:val="00316568"/>
    <w:rsid w:val="00316577"/>
    <w:rsid w:val="00316720"/>
    <w:rsid w:val="00316726"/>
    <w:rsid w:val="003167AF"/>
    <w:rsid w:val="00316868"/>
    <w:rsid w:val="003169B9"/>
    <w:rsid w:val="00316A43"/>
    <w:rsid w:val="00316C01"/>
    <w:rsid w:val="00316C72"/>
    <w:rsid w:val="0031746B"/>
    <w:rsid w:val="0031756F"/>
    <w:rsid w:val="003175D3"/>
    <w:rsid w:val="00317735"/>
    <w:rsid w:val="00317908"/>
    <w:rsid w:val="00317912"/>
    <w:rsid w:val="00317C67"/>
    <w:rsid w:val="00317FA5"/>
    <w:rsid w:val="00320198"/>
    <w:rsid w:val="003204B4"/>
    <w:rsid w:val="00320679"/>
    <w:rsid w:val="003209F5"/>
    <w:rsid w:val="00320F01"/>
    <w:rsid w:val="0032168F"/>
    <w:rsid w:val="00321BE9"/>
    <w:rsid w:val="00321C3B"/>
    <w:rsid w:val="00321C64"/>
    <w:rsid w:val="00321C87"/>
    <w:rsid w:val="00321D49"/>
    <w:rsid w:val="00321E14"/>
    <w:rsid w:val="00321EB4"/>
    <w:rsid w:val="0032213F"/>
    <w:rsid w:val="00322235"/>
    <w:rsid w:val="0032228E"/>
    <w:rsid w:val="00322511"/>
    <w:rsid w:val="00322566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0CF"/>
    <w:rsid w:val="0032439F"/>
    <w:rsid w:val="00324426"/>
    <w:rsid w:val="00324AE0"/>
    <w:rsid w:val="00324BDD"/>
    <w:rsid w:val="00324ED1"/>
    <w:rsid w:val="00324F4E"/>
    <w:rsid w:val="003251D6"/>
    <w:rsid w:val="00325342"/>
    <w:rsid w:val="00325352"/>
    <w:rsid w:val="003253C3"/>
    <w:rsid w:val="00325423"/>
    <w:rsid w:val="0032551A"/>
    <w:rsid w:val="0032565E"/>
    <w:rsid w:val="0032569A"/>
    <w:rsid w:val="0032586B"/>
    <w:rsid w:val="0032588D"/>
    <w:rsid w:val="00325B0B"/>
    <w:rsid w:val="00326436"/>
    <w:rsid w:val="0032646F"/>
    <w:rsid w:val="003265C2"/>
    <w:rsid w:val="003265CE"/>
    <w:rsid w:val="0032666B"/>
    <w:rsid w:val="003266BB"/>
    <w:rsid w:val="0032671E"/>
    <w:rsid w:val="0032673D"/>
    <w:rsid w:val="00326A54"/>
    <w:rsid w:val="00326BB5"/>
    <w:rsid w:val="00326C9D"/>
    <w:rsid w:val="00326DDD"/>
    <w:rsid w:val="00326E67"/>
    <w:rsid w:val="003272DD"/>
    <w:rsid w:val="003274ED"/>
    <w:rsid w:val="00327B39"/>
    <w:rsid w:val="00327E01"/>
    <w:rsid w:val="00327E90"/>
    <w:rsid w:val="00327F95"/>
    <w:rsid w:val="003301B8"/>
    <w:rsid w:val="003304E9"/>
    <w:rsid w:val="0033051E"/>
    <w:rsid w:val="00330635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409"/>
    <w:rsid w:val="00332819"/>
    <w:rsid w:val="003328F2"/>
    <w:rsid w:val="0033292C"/>
    <w:rsid w:val="00332A66"/>
    <w:rsid w:val="00332BD3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364"/>
    <w:rsid w:val="003346CF"/>
    <w:rsid w:val="003346E4"/>
    <w:rsid w:val="003348A7"/>
    <w:rsid w:val="0033498C"/>
    <w:rsid w:val="00334A89"/>
    <w:rsid w:val="00334D35"/>
    <w:rsid w:val="00335253"/>
    <w:rsid w:val="0033525D"/>
    <w:rsid w:val="00335612"/>
    <w:rsid w:val="00335725"/>
    <w:rsid w:val="00335761"/>
    <w:rsid w:val="00335792"/>
    <w:rsid w:val="00335936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B6A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9B1"/>
    <w:rsid w:val="00341A7D"/>
    <w:rsid w:val="00341B62"/>
    <w:rsid w:val="00341C86"/>
    <w:rsid w:val="00341EEB"/>
    <w:rsid w:val="0034211C"/>
    <w:rsid w:val="0034265B"/>
    <w:rsid w:val="00342890"/>
    <w:rsid w:val="00342B5F"/>
    <w:rsid w:val="00342B8F"/>
    <w:rsid w:val="00342E03"/>
    <w:rsid w:val="00342E9E"/>
    <w:rsid w:val="0034344A"/>
    <w:rsid w:val="00343624"/>
    <w:rsid w:val="003436B8"/>
    <w:rsid w:val="00343867"/>
    <w:rsid w:val="00343A9E"/>
    <w:rsid w:val="00343C90"/>
    <w:rsid w:val="00343DAC"/>
    <w:rsid w:val="00343DB1"/>
    <w:rsid w:val="00343DCE"/>
    <w:rsid w:val="00343E47"/>
    <w:rsid w:val="00343F7A"/>
    <w:rsid w:val="0034428E"/>
    <w:rsid w:val="00344463"/>
    <w:rsid w:val="003447E5"/>
    <w:rsid w:val="0034483D"/>
    <w:rsid w:val="00344994"/>
    <w:rsid w:val="00344D02"/>
    <w:rsid w:val="00344D61"/>
    <w:rsid w:val="0034513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B6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6AD"/>
    <w:rsid w:val="00347DDF"/>
    <w:rsid w:val="00347E93"/>
    <w:rsid w:val="00347F3D"/>
    <w:rsid w:val="00347F99"/>
    <w:rsid w:val="00350100"/>
    <w:rsid w:val="0035056A"/>
    <w:rsid w:val="0035093D"/>
    <w:rsid w:val="0035098C"/>
    <w:rsid w:val="00350B38"/>
    <w:rsid w:val="00350BAC"/>
    <w:rsid w:val="00350BE5"/>
    <w:rsid w:val="00350C7A"/>
    <w:rsid w:val="00350D68"/>
    <w:rsid w:val="00350E07"/>
    <w:rsid w:val="00350EE3"/>
    <w:rsid w:val="00351173"/>
    <w:rsid w:val="00351428"/>
    <w:rsid w:val="003517CB"/>
    <w:rsid w:val="00351868"/>
    <w:rsid w:val="00351BF4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DC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554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946"/>
    <w:rsid w:val="00360A14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386"/>
    <w:rsid w:val="00362397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433"/>
    <w:rsid w:val="003646F9"/>
    <w:rsid w:val="00364803"/>
    <w:rsid w:val="003648EA"/>
    <w:rsid w:val="00364A72"/>
    <w:rsid w:val="00364AFE"/>
    <w:rsid w:val="00364DE5"/>
    <w:rsid w:val="00365005"/>
    <w:rsid w:val="0036509F"/>
    <w:rsid w:val="00365179"/>
    <w:rsid w:val="003651DD"/>
    <w:rsid w:val="003658AA"/>
    <w:rsid w:val="0036594A"/>
    <w:rsid w:val="00365A2E"/>
    <w:rsid w:val="00365ABD"/>
    <w:rsid w:val="00365C98"/>
    <w:rsid w:val="00365D36"/>
    <w:rsid w:val="00365D6A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87B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03E"/>
    <w:rsid w:val="0037116F"/>
    <w:rsid w:val="00371586"/>
    <w:rsid w:val="00371794"/>
    <w:rsid w:val="003717C6"/>
    <w:rsid w:val="00371896"/>
    <w:rsid w:val="00371957"/>
    <w:rsid w:val="00371ABF"/>
    <w:rsid w:val="00371C2D"/>
    <w:rsid w:val="00371E72"/>
    <w:rsid w:val="0037254E"/>
    <w:rsid w:val="0037276A"/>
    <w:rsid w:val="00372918"/>
    <w:rsid w:val="00372998"/>
    <w:rsid w:val="00372BBF"/>
    <w:rsid w:val="00372C45"/>
    <w:rsid w:val="00372C67"/>
    <w:rsid w:val="00372D56"/>
    <w:rsid w:val="00372DB1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58"/>
    <w:rsid w:val="003743C4"/>
    <w:rsid w:val="0037478F"/>
    <w:rsid w:val="003747E4"/>
    <w:rsid w:val="00374847"/>
    <w:rsid w:val="00374863"/>
    <w:rsid w:val="00374948"/>
    <w:rsid w:val="00374B69"/>
    <w:rsid w:val="00374D7E"/>
    <w:rsid w:val="00374D92"/>
    <w:rsid w:val="00374E8F"/>
    <w:rsid w:val="0037501D"/>
    <w:rsid w:val="00375120"/>
    <w:rsid w:val="00375376"/>
    <w:rsid w:val="0037563F"/>
    <w:rsid w:val="0037568F"/>
    <w:rsid w:val="00375711"/>
    <w:rsid w:val="00375745"/>
    <w:rsid w:val="0037588E"/>
    <w:rsid w:val="003758C5"/>
    <w:rsid w:val="00375FD0"/>
    <w:rsid w:val="003761D0"/>
    <w:rsid w:val="00376202"/>
    <w:rsid w:val="00376296"/>
    <w:rsid w:val="0037655A"/>
    <w:rsid w:val="00376A1A"/>
    <w:rsid w:val="00376B07"/>
    <w:rsid w:val="00376C86"/>
    <w:rsid w:val="0037751C"/>
    <w:rsid w:val="003776E1"/>
    <w:rsid w:val="003778DF"/>
    <w:rsid w:val="00377B1B"/>
    <w:rsid w:val="00377D9D"/>
    <w:rsid w:val="00377EA2"/>
    <w:rsid w:val="0038008D"/>
    <w:rsid w:val="003801F4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C03"/>
    <w:rsid w:val="00381E32"/>
    <w:rsid w:val="00381E39"/>
    <w:rsid w:val="003820BA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57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34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E6"/>
    <w:rsid w:val="00385A11"/>
    <w:rsid w:val="00385AAC"/>
    <w:rsid w:val="003861F9"/>
    <w:rsid w:val="003863F7"/>
    <w:rsid w:val="00386544"/>
    <w:rsid w:val="003866B1"/>
    <w:rsid w:val="00386827"/>
    <w:rsid w:val="003868E7"/>
    <w:rsid w:val="0038694F"/>
    <w:rsid w:val="00386DE0"/>
    <w:rsid w:val="00386EC8"/>
    <w:rsid w:val="003871A6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E8D"/>
    <w:rsid w:val="00390F07"/>
    <w:rsid w:val="003913BB"/>
    <w:rsid w:val="00391536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52"/>
    <w:rsid w:val="00392B97"/>
    <w:rsid w:val="00392C86"/>
    <w:rsid w:val="00392D2B"/>
    <w:rsid w:val="00392D64"/>
    <w:rsid w:val="00392EBA"/>
    <w:rsid w:val="00392EBE"/>
    <w:rsid w:val="00392FDC"/>
    <w:rsid w:val="00393125"/>
    <w:rsid w:val="00393129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292"/>
    <w:rsid w:val="003946D4"/>
    <w:rsid w:val="003947C5"/>
    <w:rsid w:val="00394AE7"/>
    <w:rsid w:val="00394F0E"/>
    <w:rsid w:val="0039568B"/>
    <w:rsid w:val="0039591E"/>
    <w:rsid w:val="00395B9D"/>
    <w:rsid w:val="00395CCA"/>
    <w:rsid w:val="00396123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1D73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A3"/>
    <w:rsid w:val="003A6057"/>
    <w:rsid w:val="003A6107"/>
    <w:rsid w:val="003A6393"/>
    <w:rsid w:val="003A6456"/>
    <w:rsid w:val="003A658B"/>
    <w:rsid w:val="003A6622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5B5"/>
    <w:rsid w:val="003A7669"/>
    <w:rsid w:val="003A76C3"/>
    <w:rsid w:val="003A781F"/>
    <w:rsid w:val="003A7851"/>
    <w:rsid w:val="003A7983"/>
    <w:rsid w:val="003A7BDE"/>
    <w:rsid w:val="003A7C0A"/>
    <w:rsid w:val="003A7CB1"/>
    <w:rsid w:val="003A7CE0"/>
    <w:rsid w:val="003B02C4"/>
    <w:rsid w:val="003B030B"/>
    <w:rsid w:val="003B03B6"/>
    <w:rsid w:val="003B0444"/>
    <w:rsid w:val="003B0511"/>
    <w:rsid w:val="003B0673"/>
    <w:rsid w:val="003B0680"/>
    <w:rsid w:val="003B06BE"/>
    <w:rsid w:val="003B078E"/>
    <w:rsid w:val="003B0AF2"/>
    <w:rsid w:val="003B0D42"/>
    <w:rsid w:val="003B0DD9"/>
    <w:rsid w:val="003B1073"/>
    <w:rsid w:val="003B11E7"/>
    <w:rsid w:val="003B1278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5EB"/>
    <w:rsid w:val="003B2847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3F42"/>
    <w:rsid w:val="003B4222"/>
    <w:rsid w:val="003B457B"/>
    <w:rsid w:val="003B4685"/>
    <w:rsid w:val="003B4C74"/>
    <w:rsid w:val="003B4E14"/>
    <w:rsid w:val="003B4E20"/>
    <w:rsid w:val="003B51C5"/>
    <w:rsid w:val="003B549B"/>
    <w:rsid w:val="003B5573"/>
    <w:rsid w:val="003B5651"/>
    <w:rsid w:val="003B56DF"/>
    <w:rsid w:val="003B5A17"/>
    <w:rsid w:val="003B5C68"/>
    <w:rsid w:val="003B5CA6"/>
    <w:rsid w:val="003B5DCC"/>
    <w:rsid w:val="003B64A8"/>
    <w:rsid w:val="003B657F"/>
    <w:rsid w:val="003B6648"/>
    <w:rsid w:val="003B67D0"/>
    <w:rsid w:val="003B6844"/>
    <w:rsid w:val="003B6893"/>
    <w:rsid w:val="003B68A3"/>
    <w:rsid w:val="003B6A00"/>
    <w:rsid w:val="003B6A01"/>
    <w:rsid w:val="003B6A80"/>
    <w:rsid w:val="003B6BCA"/>
    <w:rsid w:val="003B6C3F"/>
    <w:rsid w:val="003B6C5A"/>
    <w:rsid w:val="003B6DAE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0CB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55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34F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AB6"/>
    <w:rsid w:val="003C5ACB"/>
    <w:rsid w:val="003C5D5D"/>
    <w:rsid w:val="003C5D66"/>
    <w:rsid w:val="003C5E19"/>
    <w:rsid w:val="003C5EA3"/>
    <w:rsid w:val="003C5FA7"/>
    <w:rsid w:val="003C5FF5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7BA"/>
    <w:rsid w:val="003C6B1E"/>
    <w:rsid w:val="003C6C5D"/>
    <w:rsid w:val="003C6D07"/>
    <w:rsid w:val="003C6E5A"/>
    <w:rsid w:val="003C70E5"/>
    <w:rsid w:val="003C730D"/>
    <w:rsid w:val="003C73AE"/>
    <w:rsid w:val="003C740E"/>
    <w:rsid w:val="003C747A"/>
    <w:rsid w:val="003C748A"/>
    <w:rsid w:val="003C7588"/>
    <w:rsid w:val="003C7781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163"/>
    <w:rsid w:val="003D13F7"/>
    <w:rsid w:val="003D1402"/>
    <w:rsid w:val="003D1404"/>
    <w:rsid w:val="003D14A3"/>
    <w:rsid w:val="003D1FF4"/>
    <w:rsid w:val="003D27EE"/>
    <w:rsid w:val="003D2B81"/>
    <w:rsid w:val="003D2B85"/>
    <w:rsid w:val="003D2C06"/>
    <w:rsid w:val="003D2D6B"/>
    <w:rsid w:val="003D2D78"/>
    <w:rsid w:val="003D2E19"/>
    <w:rsid w:val="003D2FA0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22A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69F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DF8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65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2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05"/>
    <w:rsid w:val="003E6D59"/>
    <w:rsid w:val="003E6FD9"/>
    <w:rsid w:val="003E70CC"/>
    <w:rsid w:val="003E71BB"/>
    <w:rsid w:val="003E7346"/>
    <w:rsid w:val="003E74D8"/>
    <w:rsid w:val="003E7594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88"/>
    <w:rsid w:val="003F2FA4"/>
    <w:rsid w:val="003F3053"/>
    <w:rsid w:val="003F3230"/>
    <w:rsid w:val="003F32DB"/>
    <w:rsid w:val="003F34B3"/>
    <w:rsid w:val="003F386A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12B"/>
    <w:rsid w:val="003F5716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1C2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0D3E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0BB"/>
    <w:rsid w:val="00402117"/>
    <w:rsid w:val="00402263"/>
    <w:rsid w:val="00402517"/>
    <w:rsid w:val="00402644"/>
    <w:rsid w:val="004027F6"/>
    <w:rsid w:val="00402888"/>
    <w:rsid w:val="00402981"/>
    <w:rsid w:val="00402B28"/>
    <w:rsid w:val="00402B9F"/>
    <w:rsid w:val="00402C79"/>
    <w:rsid w:val="00402EAE"/>
    <w:rsid w:val="00402F0B"/>
    <w:rsid w:val="00402F70"/>
    <w:rsid w:val="0040321C"/>
    <w:rsid w:val="004033D5"/>
    <w:rsid w:val="00403736"/>
    <w:rsid w:val="0040379C"/>
    <w:rsid w:val="00403A3A"/>
    <w:rsid w:val="00403A46"/>
    <w:rsid w:val="004047FD"/>
    <w:rsid w:val="00404912"/>
    <w:rsid w:val="00404BD4"/>
    <w:rsid w:val="004051F2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6E59"/>
    <w:rsid w:val="00407289"/>
    <w:rsid w:val="0040746A"/>
    <w:rsid w:val="00407553"/>
    <w:rsid w:val="00407942"/>
    <w:rsid w:val="00407AD9"/>
    <w:rsid w:val="00407F62"/>
    <w:rsid w:val="0041034F"/>
    <w:rsid w:val="00410409"/>
    <w:rsid w:val="00410414"/>
    <w:rsid w:val="0041058E"/>
    <w:rsid w:val="004107A9"/>
    <w:rsid w:val="00410957"/>
    <w:rsid w:val="00410BA1"/>
    <w:rsid w:val="0041106D"/>
    <w:rsid w:val="004111A0"/>
    <w:rsid w:val="004111E1"/>
    <w:rsid w:val="00411240"/>
    <w:rsid w:val="0041136A"/>
    <w:rsid w:val="0041163F"/>
    <w:rsid w:val="00411694"/>
    <w:rsid w:val="0041174D"/>
    <w:rsid w:val="0041189B"/>
    <w:rsid w:val="004118F6"/>
    <w:rsid w:val="00411A51"/>
    <w:rsid w:val="00411A63"/>
    <w:rsid w:val="00411D65"/>
    <w:rsid w:val="00411E4B"/>
    <w:rsid w:val="00411ECE"/>
    <w:rsid w:val="004124A2"/>
    <w:rsid w:val="004124A4"/>
    <w:rsid w:val="004124D4"/>
    <w:rsid w:val="004127C1"/>
    <w:rsid w:val="00412949"/>
    <w:rsid w:val="004129F6"/>
    <w:rsid w:val="00412EF2"/>
    <w:rsid w:val="00413094"/>
    <w:rsid w:val="00413096"/>
    <w:rsid w:val="00413113"/>
    <w:rsid w:val="0041312B"/>
    <w:rsid w:val="004132AD"/>
    <w:rsid w:val="00413358"/>
    <w:rsid w:val="00413465"/>
    <w:rsid w:val="004136E6"/>
    <w:rsid w:val="004137EB"/>
    <w:rsid w:val="004138DC"/>
    <w:rsid w:val="00413909"/>
    <w:rsid w:val="0041395F"/>
    <w:rsid w:val="00413B8D"/>
    <w:rsid w:val="00413CF2"/>
    <w:rsid w:val="00413DB8"/>
    <w:rsid w:val="00413DF9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DAE"/>
    <w:rsid w:val="00415FA3"/>
    <w:rsid w:val="004160BF"/>
    <w:rsid w:val="0041614C"/>
    <w:rsid w:val="00416360"/>
    <w:rsid w:val="00416962"/>
    <w:rsid w:val="00416A71"/>
    <w:rsid w:val="00416AC2"/>
    <w:rsid w:val="00416CA4"/>
    <w:rsid w:val="00416F3B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9B0"/>
    <w:rsid w:val="004219D7"/>
    <w:rsid w:val="00421AA4"/>
    <w:rsid w:val="00421B91"/>
    <w:rsid w:val="00421E05"/>
    <w:rsid w:val="0042205D"/>
    <w:rsid w:val="004223F5"/>
    <w:rsid w:val="00422451"/>
    <w:rsid w:val="00422480"/>
    <w:rsid w:val="0042261D"/>
    <w:rsid w:val="00422791"/>
    <w:rsid w:val="004228DA"/>
    <w:rsid w:val="004229EB"/>
    <w:rsid w:val="00422AEB"/>
    <w:rsid w:val="00422BE9"/>
    <w:rsid w:val="00422D09"/>
    <w:rsid w:val="00422D3E"/>
    <w:rsid w:val="00422F00"/>
    <w:rsid w:val="004231FE"/>
    <w:rsid w:val="0042330D"/>
    <w:rsid w:val="00423356"/>
    <w:rsid w:val="0042379A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A"/>
    <w:rsid w:val="00424F4E"/>
    <w:rsid w:val="00424F78"/>
    <w:rsid w:val="00424FA7"/>
    <w:rsid w:val="0042515D"/>
    <w:rsid w:val="00425545"/>
    <w:rsid w:val="0042564C"/>
    <w:rsid w:val="0042572A"/>
    <w:rsid w:val="00425B2C"/>
    <w:rsid w:val="00425CD1"/>
    <w:rsid w:val="00425E08"/>
    <w:rsid w:val="00425E20"/>
    <w:rsid w:val="004260DB"/>
    <w:rsid w:val="0042660A"/>
    <w:rsid w:val="004269D1"/>
    <w:rsid w:val="00426E79"/>
    <w:rsid w:val="0042718A"/>
    <w:rsid w:val="00427344"/>
    <w:rsid w:val="004275DC"/>
    <w:rsid w:val="004277F3"/>
    <w:rsid w:val="0042782B"/>
    <w:rsid w:val="00427AA0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6AD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C1C"/>
    <w:rsid w:val="00431EBB"/>
    <w:rsid w:val="00431F66"/>
    <w:rsid w:val="00432110"/>
    <w:rsid w:val="004321F4"/>
    <w:rsid w:val="00432533"/>
    <w:rsid w:val="00432575"/>
    <w:rsid w:val="004326A9"/>
    <w:rsid w:val="00432B37"/>
    <w:rsid w:val="00432B6D"/>
    <w:rsid w:val="00432D92"/>
    <w:rsid w:val="00432F56"/>
    <w:rsid w:val="00432F81"/>
    <w:rsid w:val="0043325C"/>
    <w:rsid w:val="0043334F"/>
    <w:rsid w:val="0043381A"/>
    <w:rsid w:val="004338E4"/>
    <w:rsid w:val="00433C05"/>
    <w:rsid w:val="00433C6E"/>
    <w:rsid w:val="00433E4C"/>
    <w:rsid w:val="00433F38"/>
    <w:rsid w:val="004344A2"/>
    <w:rsid w:val="004344A3"/>
    <w:rsid w:val="0043483B"/>
    <w:rsid w:val="004348A9"/>
    <w:rsid w:val="004349BF"/>
    <w:rsid w:val="00434CED"/>
    <w:rsid w:val="0043557C"/>
    <w:rsid w:val="00435589"/>
    <w:rsid w:val="00435700"/>
    <w:rsid w:val="00435AFE"/>
    <w:rsid w:val="00435EE5"/>
    <w:rsid w:val="00435EE6"/>
    <w:rsid w:val="00435F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555"/>
    <w:rsid w:val="0044184A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398"/>
    <w:rsid w:val="00443860"/>
    <w:rsid w:val="00443957"/>
    <w:rsid w:val="00444258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7E2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61"/>
    <w:rsid w:val="00447271"/>
    <w:rsid w:val="004472A2"/>
    <w:rsid w:val="004472B4"/>
    <w:rsid w:val="004472EE"/>
    <w:rsid w:val="00447335"/>
    <w:rsid w:val="004473DF"/>
    <w:rsid w:val="00447A42"/>
    <w:rsid w:val="00447A91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10C"/>
    <w:rsid w:val="00452286"/>
    <w:rsid w:val="0045231C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3B"/>
    <w:rsid w:val="004539BB"/>
    <w:rsid w:val="00453E63"/>
    <w:rsid w:val="00454127"/>
    <w:rsid w:val="0045412F"/>
    <w:rsid w:val="00454144"/>
    <w:rsid w:val="004543D1"/>
    <w:rsid w:val="00454585"/>
    <w:rsid w:val="0045477C"/>
    <w:rsid w:val="00455176"/>
    <w:rsid w:val="004553D7"/>
    <w:rsid w:val="00455C13"/>
    <w:rsid w:val="00455DF9"/>
    <w:rsid w:val="00456027"/>
    <w:rsid w:val="00456142"/>
    <w:rsid w:val="0045615C"/>
    <w:rsid w:val="00456203"/>
    <w:rsid w:val="004563BB"/>
    <w:rsid w:val="004566A0"/>
    <w:rsid w:val="004567B7"/>
    <w:rsid w:val="00456821"/>
    <w:rsid w:val="00456860"/>
    <w:rsid w:val="00456919"/>
    <w:rsid w:val="00456982"/>
    <w:rsid w:val="004569B3"/>
    <w:rsid w:val="00456B35"/>
    <w:rsid w:val="00456B49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4D"/>
    <w:rsid w:val="00457DA6"/>
    <w:rsid w:val="00457FCA"/>
    <w:rsid w:val="004601B1"/>
    <w:rsid w:val="00460331"/>
    <w:rsid w:val="00460570"/>
    <w:rsid w:val="00460593"/>
    <w:rsid w:val="004605B5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07"/>
    <w:rsid w:val="00461210"/>
    <w:rsid w:val="004614BB"/>
    <w:rsid w:val="004614D5"/>
    <w:rsid w:val="004615D9"/>
    <w:rsid w:val="0046166A"/>
    <w:rsid w:val="00461699"/>
    <w:rsid w:val="00461727"/>
    <w:rsid w:val="004617AC"/>
    <w:rsid w:val="00461A8F"/>
    <w:rsid w:val="00461A99"/>
    <w:rsid w:val="00461B93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67F2B"/>
    <w:rsid w:val="00470374"/>
    <w:rsid w:val="00470632"/>
    <w:rsid w:val="0047063D"/>
    <w:rsid w:val="00470744"/>
    <w:rsid w:val="004708A9"/>
    <w:rsid w:val="00470AB4"/>
    <w:rsid w:val="00470BD9"/>
    <w:rsid w:val="00470D7D"/>
    <w:rsid w:val="00470F7D"/>
    <w:rsid w:val="00471068"/>
    <w:rsid w:val="004710AD"/>
    <w:rsid w:val="004711E3"/>
    <w:rsid w:val="004715A0"/>
    <w:rsid w:val="00471748"/>
    <w:rsid w:val="00471A37"/>
    <w:rsid w:val="00471EC2"/>
    <w:rsid w:val="00472370"/>
    <w:rsid w:val="0047243F"/>
    <w:rsid w:val="00472C19"/>
    <w:rsid w:val="00472CBA"/>
    <w:rsid w:val="00472EC7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047"/>
    <w:rsid w:val="00474937"/>
    <w:rsid w:val="0047496E"/>
    <w:rsid w:val="00474C41"/>
    <w:rsid w:val="00474D47"/>
    <w:rsid w:val="00474DA9"/>
    <w:rsid w:val="00474EB1"/>
    <w:rsid w:val="00474F39"/>
    <w:rsid w:val="004752AC"/>
    <w:rsid w:val="004752B2"/>
    <w:rsid w:val="0047530E"/>
    <w:rsid w:val="0047536F"/>
    <w:rsid w:val="00475571"/>
    <w:rsid w:val="0047584D"/>
    <w:rsid w:val="004759CA"/>
    <w:rsid w:val="00475CC6"/>
    <w:rsid w:val="00475D2F"/>
    <w:rsid w:val="0047600F"/>
    <w:rsid w:val="00476039"/>
    <w:rsid w:val="0047626D"/>
    <w:rsid w:val="004768DE"/>
    <w:rsid w:val="00476ACE"/>
    <w:rsid w:val="00476BF9"/>
    <w:rsid w:val="00476D53"/>
    <w:rsid w:val="00476EF0"/>
    <w:rsid w:val="00476FBF"/>
    <w:rsid w:val="004770A1"/>
    <w:rsid w:val="004774D1"/>
    <w:rsid w:val="004774F8"/>
    <w:rsid w:val="004775E4"/>
    <w:rsid w:val="00477645"/>
    <w:rsid w:val="0047776D"/>
    <w:rsid w:val="0047789B"/>
    <w:rsid w:val="00477A8E"/>
    <w:rsid w:val="00477ABA"/>
    <w:rsid w:val="00477B30"/>
    <w:rsid w:val="00477BE2"/>
    <w:rsid w:val="00480066"/>
    <w:rsid w:val="0048026D"/>
    <w:rsid w:val="004802B9"/>
    <w:rsid w:val="0048044F"/>
    <w:rsid w:val="00480454"/>
    <w:rsid w:val="004805DC"/>
    <w:rsid w:val="00480924"/>
    <w:rsid w:val="0048094C"/>
    <w:rsid w:val="00480B6A"/>
    <w:rsid w:val="00480CBB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B7D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192"/>
    <w:rsid w:val="004912C2"/>
    <w:rsid w:val="00491331"/>
    <w:rsid w:val="004914F2"/>
    <w:rsid w:val="004915D5"/>
    <w:rsid w:val="0049165A"/>
    <w:rsid w:val="00491B21"/>
    <w:rsid w:val="00492001"/>
    <w:rsid w:val="00492489"/>
    <w:rsid w:val="004925AA"/>
    <w:rsid w:val="0049282D"/>
    <w:rsid w:val="00492B73"/>
    <w:rsid w:val="00492C26"/>
    <w:rsid w:val="00493116"/>
    <w:rsid w:val="00493184"/>
    <w:rsid w:val="0049323B"/>
    <w:rsid w:val="00493277"/>
    <w:rsid w:val="00493391"/>
    <w:rsid w:val="00493752"/>
    <w:rsid w:val="00493798"/>
    <w:rsid w:val="00493A07"/>
    <w:rsid w:val="00493B45"/>
    <w:rsid w:val="00493D84"/>
    <w:rsid w:val="00493EFC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EFA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32E"/>
    <w:rsid w:val="00497623"/>
    <w:rsid w:val="0049778F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78D"/>
    <w:rsid w:val="004A294A"/>
    <w:rsid w:val="004A2970"/>
    <w:rsid w:val="004A2A13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1F5"/>
    <w:rsid w:val="004A5262"/>
    <w:rsid w:val="004A53A0"/>
    <w:rsid w:val="004A586D"/>
    <w:rsid w:val="004A610F"/>
    <w:rsid w:val="004A62DD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3B"/>
    <w:rsid w:val="004B0894"/>
    <w:rsid w:val="004B09CD"/>
    <w:rsid w:val="004B0C59"/>
    <w:rsid w:val="004B0D2F"/>
    <w:rsid w:val="004B0F75"/>
    <w:rsid w:val="004B143F"/>
    <w:rsid w:val="004B14FF"/>
    <w:rsid w:val="004B1703"/>
    <w:rsid w:val="004B1D44"/>
    <w:rsid w:val="004B1D76"/>
    <w:rsid w:val="004B217D"/>
    <w:rsid w:val="004B21DC"/>
    <w:rsid w:val="004B2320"/>
    <w:rsid w:val="004B2375"/>
    <w:rsid w:val="004B283C"/>
    <w:rsid w:val="004B2A3C"/>
    <w:rsid w:val="004B2C33"/>
    <w:rsid w:val="004B2C5D"/>
    <w:rsid w:val="004B2DDA"/>
    <w:rsid w:val="004B2E76"/>
    <w:rsid w:val="004B2EA5"/>
    <w:rsid w:val="004B2F47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3F1"/>
    <w:rsid w:val="004B6488"/>
    <w:rsid w:val="004B678B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C34"/>
    <w:rsid w:val="004B7CAD"/>
    <w:rsid w:val="004C057E"/>
    <w:rsid w:val="004C062B"/>
    <w:rsid w:val="004C097C"/>
    <w:rsid w:val="004C0AA9"/>
    <w:rsid w:val="004C0C85"/>
    <w:rsid w:val="004C0D5E"/>
    <w:rsid w:val="004C0EA9"/>
    <w:rsid w:val="004C1141"/>
    <w:rsid w:val="004C118B"/>
    <w:rsid w:val="004C1202"/>
    <w:rsid w:val="004C1222"/>
    <w:rsid w:val="004C1530"/>
    <w:rsid w:val="004C15A0"/>
    <w:rsid w:val="004C1648"/>
    <w:rsid w:val="004C17E2"/>
    <w:rsid w:val="004C1904"/>
    <w:rsid w:val="004C1A5C"/>
    <w:rsid w:val="004C1ADF"/>
    <w:rsid w:val="004C1B63"/>
    <w:rsid w:val="004C1E39"/>
    <w:rsid w:val="004C1EE6"/>
    <w:rsid w:val="004C2046"/>
    <w:rsid w:val="004C20D6"/>
    <w:rsid w:val="004C224B"/>
    <w:rsid w:val="004C237F"/>
    <w:rsid w:val="004C2705"/>
    <w:rsid w:val="004C27F5"/>
    <w:rsid w:val="004C2823"/>
    <w:rsid w:val="004C29BF"/>
    <w:rsid w:val="004C2A0F"/>
    <w:rsid w:val="004C2B9D"/>
    <w:rsid w:val="004C2DD5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0E"/>
    <w:rsid w:val="004C4D14"/>
    <w:rsid w:val="004C4D4E"/>
    <w:rsid w:val="004C4DB8"/>
    <w:rsid w:val="004C5201"/>
    <w:rsid w:val="004C5499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8C"/>
    <w:rsid w:val="004C729D"/>
    <w:rsid w:val="004C7481"/>
    <w:rsid w:val="004C7719"/>
    <w:rsid w:val="004C795A"/>
    <w:rsid w:val="004C7D10"/>
    <w:rsid w:val="004C7F15"/>
    <w:rsid w:val="004D00AA"/>
    <w:rsid w:val="004D0109"/>
    <w:rsid w:val="004D02DA"/>
    <w:rsid w:val="004D0515"/>
    <w:rsid w:val="004D072B"/>
    <w:rsid w:val="004D0839"/>
    <w:rsid w:val="004D0982"/>
    <w:rsid w:val="004D0B27"/>
    <w:rsid w:val="004D0BA1"/>
    <w:rsid w:val="004D0CC0"/>
    <w:rsid w:val="004D11E1"/>
    <w:rsid w:val="004D11FB"/>
    <w:rsid w:val="004D14B7"/>
    <w:rsid w:val="004D18FE"/>
    <w:rsid w:val="004D1BC4"/>
    <w:rsid w:val="004D1DCD"/>
    <w:rsid w:val="004D2593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106"/>
    <w:rsid w:val="004D5279"/>
    <w:rsid w:val="004D5300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28"/>
    <w:rsid w:val="004D79B6"/>
    <w:rsid w:val="004D7B1C"/>
    <w:rsid w:val="004D7BE9"/>
    <w:rsid w:val="004D7CB8"/>
    <w:rsid w:val="004D7E8D"/>
    <w:rsid w:val="004D7F33"/>
    <w:rsid w:val="004E0047"/>
    <w:rsid w:val="004E004C"/>
    <w:rsid w:val="004E01EA"/>
    <w:rsid w:val="004E0705"/>
    <w:rsid w:val="004E0D53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35E"/>
    <w:rsid w:val="004E2720"/>
    <w:rsid w:val="004E27A7"/>
    <w:rsid w:val="004E27AB"/>
    <w:rsid w:val="004E29D5"/>
    <w:rsid w:val="004E2C50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9B5"/>
    <w:rsid w:val="004E5CFF"/>
    <w:rsid w:val="004E5D5D"/>
    <w:rsid w:val="004E5F86"/>
    <w:rsid w:val="004E60F3"/>
    <w:rsid w:val="004E619D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E8F"/>
    <w:rsid w:val="004E7FF7"/>
    <w:rsid w:val="004F00BD"/>
    <w:rsid w:val="004F06D3"/>
    <w:rsid w:val="004F0A32"/>
    <w:rsid w:val="004F0B9E"/>
    <w:rsid w:val="004F0DB4"/>
    <w:rsid w:val="004F0FFB"/>
    <w:rsid w:val="004F1132"/>
    <w:rsid w:val="004F11A2"/>
    <w:rsid w:val="004F1562"/>
    <w:rsid w:val="004F180D"/>
    <w:rsid w:val="004F189B"/>
    <w:rsid w:val="004F1979"/>
    <w:rsid w:val="004F19ED"/>
    <w:rsid w:val="004F19F5"/>
    <w:rsid w:val="004F1B54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3F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9ED"/>
    <w:rsid w:val="004F5A63"/>
    <w:rsid w:val="004F5C45"/>
    <w:rsid w:val="004F5D9F"/>
    <w:rsid w:val="004F5E38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86A"/>
    <w:rsid w:val="004F7A16"/>
    <w:rsid w:val="004F7D81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C66"/>
    <w:rsid w:val="00500C9D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00"/>
    <w:rsid w:val="005020B2"/>
    <w:rsid w:val="0050229C"/>
    <w:rsid w:val="005027F5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5D8"/>
    <w:rsid w:val="0050480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5F1E"/>
    <w:rsid w:val="005061CD"/>
    <w:rsid w:val="005061D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038"/>
    <w:rsid w:val="0051017D"/>
    <w:rsid w:val="005103F5"/>
    <w:rsid w:val="00510608"/>
    <w:rsid w:val="005107E0"/>
    <w:rsid w:val="0051088F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CDE"/>
    <w:rsid w:val="00511D1B"/>
    <w:rsid w:val="00511EE3"/>
    <w:rsid w:val="00511FC3"/>
    <w:rsid w:val="0051202E"/>
    <w:rsid w:val="00512282"/>
    <w:rsid w:val="00512901"/>
    <w:rsid w:val="00512A6B"/>
    <w:rsid w:val="00512B9D"/>
    <w:rsid w:val="00512DA7"/>
    <w:rsid w:val="00512FFE"/>
    <w:rsid w:val="005131FD"/>
    <w:rsid w:val="0051328B"/>
    <w:rsid w:val="00513499"/>
    <w:rsid w:val="005136C6"/>
    <w:rsid w:val="005138B0"/>
    <w:rsid w:val="005138B2"/>
    <w:rsid w:val="00513A36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8F3"/>
    <w:rsid w:val="0051597F"/>
    <w:rsid w:val="00515B3B"/>
    <w:rsid w:val="00515E47"/>
    <w:rsid w:val="00515F02"/>
    <w:rsid w:val="005160FD"/>
    <w:rsid w:val="00516174"/>
    <w:rsid w:val="00516312"/>
    <w:rsid w:val="0051638E"/>
    <w:rsid w:val="005163BD"/>
    <w:rsid w:val="00516435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508"/>
    <w:rsid w:val="00517C6D"/>
    <w:rsid w:val="00517DA6"/>
    <w:rsid w:val="00517F97"/>
    <w:rsid w:val="00520139"/>
    <w:rsid w:val="00520198"/>
    <w:rsid w:val="005205E4"/>
    <w:rsid w:val="00520624"/>
    <w:rsid w:val="00520781"/>
    <w:rsid w:val="00520804"/>
    <w:rsid w:val="0052083B"/>
    <w:rsid w:val="0052085A"/>
    <w:rsid w:val="00520877"/>
    <w:rsid w:val="005208D0"/>
    <w:rsid w:val="00520A8B"/>
    <w:rsid w:val="005210CD"/>
    <w:rsid w:val="0052110E"/>
    <w:rsid w:val="005211F8"/>
    <w:rsid w:val="00521261"/>
    <w:rsid w:val="005212D9"/>
    <w:rsid w:val="00521460"/>
    <w:rsid w:val="0052153C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837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D7D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BB4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DB8"/>
    <w:rsid w:val="00530E08"/>
    <w:rsid w:val="00530EE1"/>
    <w:rsid w:val="005313AD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C80"/>
    <w:rsid w:val="00532DAA"/>
    <w:rsid w:val="00532DAD"/>
    <w:rsid w:val="00532F44"/>
    <w:rsid w:val="005330A5"/>
    <w:rsid w:val="005331EC"/>
    <w:rsid w:val="00533543"/>
    <w:rsid w:val="00533621"/>
    <w:rsid w:val="0053369E"/>
    <w:rsid w:val="005338E8"/>
    <w:rsid w:val="00533B87"/>
    <w:rsid w:val="00533BC0"/>
    <w:rsid w:val="00533F1E"/>
    <w:rsid w:val="00534180"/>
    <w:rsid w:val="00534224"/>
    <w:rsid w:val="0053458E"/>
    <w:rsid w:val="00534820"/>
    <w:rsid w:val="0053487F"/>
    <w:rsid w:val="00534A0F"/>
    <w:rsid w:val="00534AB0"/>
    <w:rsid w:val="00534D4C"/>
    <w:rsid w:val="00534D62"/>
    <w:rsid w:val="00534EC2"/>
    <w:rsid w:val="00534FE1"/>
    <w:rsid w:val="00535014"/>
    <w:rsid w:val="00535073"/>
    <w:rsid w:val="00535213"/>
    <w:rsid w:val="0053552F"/>
    <w:rsid w:val="005357F4"/>
    <w:rsid w:val="005358E4"/>
    <w:rsid w:val="00535B2C"/>
    <w:rsid w:val="00535B6E"/>
    <w:rsid w:val="00535B80"/>
    <w:rsid w:val="0053635C"/>
    <w:rsid w:val="0053643E"/>
    <w:rsid w:val="005364E7"/>
    <w:rsid w:val="0053667A"/>
    <w:rsid w:val="00536785"/>
    <w:rsid w:val="00536835"/>
    <w:rsid w:val="00536B4B"/>
    <w:rsid w:val="00536C4D"/>
    <w:rsid w:val="005371C3"/>
    <w:rsid w:val="005379CC"/>
    <w:rsid w:val="00537A26"/>
    <w:rsid w:val="00537AAD"/>
    <w:rsid w:val="00537D57"/>
    <w:rsid w:val="005402EC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4C94"/>
    <w:rsid w:val="00544C9D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84"/>
    <w:rsid w:val="00546EA1"/>
    <w:rsid w:val="005473C5"/>
    <w:rsid w:val="005476FB"/>
    <w:rsid w:val="0054774C"/>
    <w:rsid w:val="00547770"/>
    <w:rsid w:val="00547937"/>
    <w:rsid w:val="00547951"/>
    <w:rsid w:val="00547A8C"/>
    <w:rsid w:val="00547C08"/>
    <w:rsid w:val="0055017F"/>
    <w:rsid w:val="00550392"/>
    <w:rsid w:val="0055071C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0D6"/>
    <w:rsid w:val="0055220C"/>
    <w:rsid w:val="00552339"/>
    <w:rsid w:val="0055239A"/>
    <w:rsid w:val="005524CF"/>
    <w:rsid w:val="00552606"/>
    <w:rsid w:val="0055284D"/>
    <w:rsid w:val="005528DF"/>
    <w:rsid w:val="005529E3"/>
    <w:rsid w:val="00552B69"/>
    <w:rsid w:val="00552BE1"/>
    <w:rsid w:val="00552EC1"/>
    <w:rsid w:val="005531B7"/>
    <w:rsid w:val="005532B7"/>
    <w:rsid w:val="005533E0"/>
    <w:rsid w:val="005536B8"/>
    <w:rsid w:val="0055392A"/>
    <w:rsid w:val="00553A4B"/>
    <w:rsid w:val="00553C34"/>
    <w:rsid w:val="00553D4D"/>
    <w:rsid w:val="00553D57"/>
    <w:rsid w:val="00553FAB"/>
    <w:rsid w:val="0055405B"/>
    <w:rsid w:val="005540C4"/>
    <w:rsid w:val="005544CA"/>
    <w:rsid w:val="005545C5"/>
    <w:rsid w:val="005546CE"/>
    <w:rsid w:val="00554751"/>
    <w:rsid w:val="0055479D"/>
    <w:rsid w:val="005547F9"/>
    <w:rsid w:val="00554A0B"/>
    <w:rsid w:val="00554A93"/>
    <w:rsid w:val="00554AA6"/>
    <w:rsid w:val="00554E46"/>
    <w:rsid w:val="00554FB7"/>
    <w:rsid w:val="00555245"/>
    <w:rsid w:val="005553EA"/>
    <w:rsid w:val="00555512"/>
    <w:rsid w:val="0055560A"/>
    <w:rsid w:val="0055574E"/>
    <w:rsid w:val="0055578F"/>
    <w:rsid w:val="005557A4"/>
    <w:rsid w:val="0055587E"/>
    <w:rsid w:val="00555D53"/>
    <w:rsid w:val="00555D8C"/>
    <w:rsid w:val="00555FD1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81F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A8E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C18"/>
    <w:rsid w:val="00565D3D"/>
    <w:rsid w:val="00565DF7"/>
    <w:rsid w:val="00565E78"/>
    <w:rsid w:val="00565F76"/>
    <w:rsid w:val="00566227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893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177"/>
    <w:rsid w:val="005722C7"/>
    <w:rsid w:val="00572316"/>
    <w:rsid w:val="00572379"/>
    <w:rsid w:val="0057237F"/>
    <w:rsid w:val="005723B4"/>
    <w:rsid w:val="00572402"/>
    <w:rsid w:val="005725CE"/>
    <w:rsid w:val="005725E4"/>
    <w:rsid w:val="005725E9"/>
    <w:rsid w:val="00572928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52D"/>
    <w:rsid w:val="00573610"/>
    <w:rsid w:val="00573959"/>
    <w:rsid w:val="00573A12"/>
    <w:rsid w:val="00573C61"/>
    <w:rsid w:val="00573E1C"/>
    <w:rsid w:val="00573F5E"/>
    <w:rsid w:val="005741D2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DBE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D9B"/>
    <w:rsid w:val="00576FA9"/>
    <w:rsid w:val="005771B4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50C"/>
    <w:rsid w:val="0058069F"/>
    <w:rsid w:val="0058079E"/>
    <w:rsid w:val="005808C1"/>
    <w:rsid w:val="00580943"/>
    <w:rsid w:val="00580956"/>
    <w:rsid w:val="00580A86"/>
    <w:rsid w:val="00580C39"/>
    <w:rsid w:val="00580C49"/>
    <w:rsid w:val="00580C7F"/>
    <w:rsid w:val="00580E18"/>
    <w:rsid w:val="00581225"/>
    <w:rsid w:val="005814A6"/>
    <w:rsid w:val="00581609"/>
    <w:rsid w:val="00581780"/>
    <w:rsid w:val="00581830"/>
    <w:rsid w:val="00581994"/>
    <w:rsid w:val="00581BC8"/>
    <w:rsid w:val="00581ED4"/>
    <w:rsid w:val="00581F37"/>
    <w:rsid w:val="00581FE2"/>
    <w:rsid w:val="00582451"/>
    <w:rsid w:val="005826FD"/>
    <w:rsid w:val="005828C2"/>
    <w:rsid w:val="005829C8"/>
    <w:rsid w:val="005829DC"/>
    <w:rsid w:val="00582B0E"/>
    <w:rsid w:val="00582E7F"/>
    <w:rsid w:val="00582FEE"/>
    <w:rsid w:val="005833A0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B9"/>
    <w:rsid w:val="00584CCB"/>
    <w:rsid w:val="00584E6E"/>
    <w:rsid w:val="00584FF8"/>
    <w:rsid w:val="005851F0"/>
    <w:rsid w:val="0058525A"/>
    <w:rsid w:val="005854D4"/>
    <w:rsid w:val="005855DA"/>
    <w:rsid w:val="0058583E"/>
    <w:rsid w:val="005859AA"/>
    <w:rsid w:val="00585A05"/>
    <w:rsid w:val="00585A67"/>
    <w:rsid w:val="00585BF3"/>
    <w:rsid w:val="00585DDC"/>
    <w:rsid w:val="00585E01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2FF8"/>
    <w:rsid w:val="00593A30"/>
    <w:rsid w:val="00593BBB"/>
    <w:rsid w:val="00593C6E"/>
    <w:rsid w:val="00593D64"/>
    <w:rsid w:val="00593F2D"/>
    <w:rsid w:val="00593F2F"/>
    <w:rsid w:val="005946FB"/>
    <w:rsid w:val="00594725"/>
    <w:rsid w:val="00594D7E"/>
    <w:rsid w:val="00594DB3"/>
    <w:rsid w:val="00594DC1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5F0C"/>
    <w:rsid w:val="005961AB"/>
    <w:rsid w:val="0059622A"/>
    <w:rsid w:val="00596230"/>
    <w:rsid w:val="00596347"/>
    <w:rsid w:val="005966BC"/>
    <w:rsid w:val="005967A9"/>
    <w:rsid w:val="005967E7"/>
    <w:rsid w:val="005969A6"/>
    <w:rsid w:val="005969C0"/>
    <w:rsid w:val="00596B25"/>
    <w:rsid w:val="00596BD6"/>
    <w:rsid w:val="00596C9F"/>
    <w:rsid w:val="00596CB4"/>
    <w:rsid w:val="00596CB7"/>
    <w:rsid w:val="00596E83"/>
    <w:rsid w:val="00596F9B"/>
    <w:rsid w:val="00597568"/>
    <w:rsid w:val="005976D3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E33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9DC"/>
    <w:rsid w:val="005A2AB8"/>
    <w:rsid w:val="005A2AD8"/>
    <w:rsid w:val="005A2AE4"/>
    <w:rsid w:val="005A2C19"/>
    <w:rsid w:val="005A2DC3"/>
    <w:rsid w:val="005A314B"/>
    <w:rsid w:val="005A31C9"/>
    <w:rsid w:val="005A32B8"/>
    <w:rsid w:val="005A344F"/>
    <w:rsid w:val="005A388C"/>
    <w:rsid w:val="005A38E1"/>
    <w:rsid w:val="005A3976"/>
    <w:rsid w:val="005A39B6"/>
    <w:rsid w:val="005A39D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351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5FF9"/>
    <w:rsid w:val="005A6151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09B"/>
    <w:rsid w:val="005A712B"/>
    <w:rsid w:val="005A7175"/>
    <w:rsid w:val="005A73BE"/>
    <w:rsid w:val="005A7533"/>
    <w:rsid w:val="005A77F0"/>
    <w:rsid w:val="005A7964"/>
    <w:rsid w:val="005A7B77"/>
    <w:rsid w:val="005A7EFF"/>
    <w:rsid w:val="005B00A9"/>
    <w:rsid w:val="005B0139"/>
    <w:rsid w:val="005B026E"/>
    <w:rsid w:val="005B0325"/>
    <w:rsid w:val="005B0741"/>
    <w:rsid w:val="005B0745"/>
    <w:rsid w:val="005B0942"/>
    <w:rsid w:val="005B119F"/>
    <w:rsid w:val="005B1254"/>
    <w:rsid w:val="005B1411"/>
    <w:rsid w:val="005B14AC"/>
    <w:rsid w:val="005B14FB"/>
    <w:rsid w:val="005B1908"/>
    <w:rsid w:val="005B1AA7"/>
    <w:rsid w:val="005B1B89"/>
    <w:rsid w:val="005B1BC4"/>
    <w:rsid w:val="005B1C2B"/>
    <w:rsid w:val="005B1C30"/>
    <w:rsid w:val="005B1C55"/>
    <w:rsid w:val="005B1CD1"/>
    <w:rsid w:val="005B22A0"/>
    <w:rsid w:val="005B24CD"/>
    <w:rsid w:val="005B264A"/>
    <w:rsid w:val="005B2651"/>
    <w:rsid w:val="005B2983"/>
    <w:rsid w:val="005B2C30"/>
    <w:rsid w:val="005B2E70"/>
    <w:rsid w:val="005B2EA9"/>
    <w:rsid w:val="005B3044"/>
    <w:rsid w:val="005B3058"/>
    <w:rsid w:val="005B33CA"/>
    <w:rsid w:val="005B34B6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F33"/>
    <w:rsid w:val="005B3FF4"/>
    <w:rsid w:val="005B4091"/>
    <w:rsid w:val="005B40C1"/>
    <w:rsid w:val="005B414F"/>
    <w:rsid w:val="005B43E6"/>
    <w:rsid w:val="005B44BE"/>
    <w:rsid w:val="005B4525"/>
    <w:rsid w:val="005B4826"/>
    <w:rsid w:val="005B487C"/>
    <w:rsid w:val="005B48B0"/>
    <w:rsid w:val="005B48DA"/>
    <w:rsid w:val="005B49B4"/>
    <w:rsid w:val="005B49BB"/>
    <w:rsid w:val="005B49E9"/>
    <w:rsid w:val="005B4A93"/>
    <w:rsid w:val="005B4E65"/>
    <w:rsid w:val="005B4F35"/>
    <w:rsid w:val="005B4F5F"/>
    <w:rsid w:val="005B503C"/>
    <w:rsid w:val="005B54C2"/>
    <w:rsid w:val="005B5957"/>
    <w:rsid w:val="005B59C8"/>
    <w:rsid w:val="005B5ACF"/>
    <w:rsid w:val="005B5C11"/>
    <w:rsid w:val="005B60A4"/>
    <w:rsid w:val="005B60D0"/>
    <w:rsid w:val="005B62FE"/>
    <w:rsid w:val="005B68F1"/>
    <w:rsid w:val="005B6C26"/>
    <w:rsid w:val="005B6C81"/>
    <w:rsid w:val="005B72EE"/>
    <w:rsid w:val="005B77D1"/>
    <w:rsid w:val="005B7B3F"/>
    <w:rsid w:val="005B7B4D"/>
    <w:rsid w:val="005B7CC5"/>
    <w:rsid w:val="005B7F9B"/>
    <w:rsid w:val="005C0025"/>
    <w:rsid w:val="005C009C"/>
    <w:rsid w:val="005C01D1"/>
    <w:rsid w:val="005C07F3"/>
    <w:rsid w:val="005C0B60"/>
    <w:rsid w:val="005C0D64"/>
    <w:rsid w:val="005C1215"/>
    <w:rsid w:val="005C1227"/>
    <w:rsid w:val="005C12C8"/>
    <w:rsid w:val="005C12DF"/>
    <w:rsid w:val="005C14B7"/>
    <w:rsid w:val="005C14BA"/>
    <w:rsid w:val="005C1AAD"/>
    <w:rsid w:val="005C1B8E"/>
    <w:rsid w:val="005C1C71"/>
    <w:rsid w:val="005C1DE6"/>
    <w:rsid w:val="005C2065"/>
    <w:rsid w:val="005C20EC"/>
    <w:rsid w:val="005C224B"/>
    <w:rsid w:val="005C23DF"/>
    <w:rsid w:val="005C25B9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715"/>
    <w:rsid w:val="005C4A6A"/>
    <w:rsid w:val="005C4B7E"/>
    <w:rsid w:val="005C4D16"/>
    <w:rsid w:val="005C4DF9"/>
    <w:rsid w:val="005C4E43"/>
    <w:rsid w:val="005C4E88"/>
    <w:rsid w:val="005C4FBE"/>
    <w:rsid w:val="005C5162"/>
    <w:rsid w:val="005C558B"/>
    <w:rsid w:val="005C599D"/>
    <w:rsid w:val="005C5A80"/>
    <w:rsid w:val="005C5AC6"/>
    <w:rsid w:val="005C5B7F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09"/>
    <w:rsid w:val="005C7CC3"/>
    <w:rsid w:val="005D012A"/>
    <w:rsid w:val="005D03B8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B35"/>
    <w:rsid w:val="005D1C63"/>
    <w:rsid w:val="005D1DE6"/>
    <w:rsid w:val="005D1FC8"/>
    <w:rsid w:val="005D2322"/>
    <w:rsid w:val="005D23B6"/>
    <w:rsid w:val="005D28F1"/>
    <w:rsid w:val="005D2B0D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3D9E"/>
    <w:rsid w:val="005D411E"/>
    <w:rsid w:val="005D440A"/>
    <w:rsid w:val="005D46F0"/>
    <w:rsid w:val="005D4964"/>
    <w:rsid w:val="005D499E"/>
    <w:rsid w:val="005D4F49"/>
    <w:rsid w:val="005D5092"/>
    <w:rsid w:val="005D54B8"/>
    <w:rsid w:val="005D569E"/>
    <w:rsid w:val="005D57A1"/>
    <w:rsid w:val="005D5845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8BA"/>
    <w:rsid w:val="005D6926"/>
    <w:rsid w:val="005D69AE"/>
    <w:rsid w:val="005D6CB2"/>
    <w:rsid w:val="005D6E28"/>
    <w:rsid w:val="005D6F43"/>
    <w:rsid w:val="005D70BB"/>
    <w:rsid w:val="005D71FE"/>
    <w:rsid w:val="005D7285"/>
    <w:rsid w:val="005D7493"/>
    <w:rsid w:val="005D7655"/>
    <w:rsid w:val="005D7689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41E"/>
    <w:rsid w:val="005E25BD"/>
    <w:rsid w:val="005E31D0"/>
    <w:rsid w:val="005E34B6"/>
    <w:rsid w:val="005E35F3"/>
    <w:rsid w:val="005E37A0"/>
    <w:rsid w:val="005E393A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251"/>
    <w:rsid w:val="005E630E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CB"/>
    <w:rsid w:val="005E7978"/>
    <w:rsid w:val="005E7A7A"/>
    <w:rsid w:val="005E7ACE"/>
    <w:rsid w:val="005E7EAC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370"/>
    <w:rsid w:val="005F14BA"/>
    <w:rsid w:val="005F1601"/>
    <w:rsid w:val="005F18E0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39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3EF8"/>
    <w:rsid w:val="005F444A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5D"/>
    <w:rsid w:val="005F7747"/>
    <w:rsid w:val="005F782F"/>
    <w:rsid w:val="005F7CBF"/>
    <w:rsid w:val="005F7E87"/>
    <w:rsid w:val="0060001B"/>
    <w:rsid w:val="006000B2"/>
    <w:rsid w:val="006002A4"/>
    <w:rsid w:val="00600C77"/>
    <w:rsid w:val="00600C9A"/>
    <w:rsid w:val="00600D7F"/>
    <w:rsid w:val="0060101F"/>
    <w:rsid w:val="0060114A"/>
    <w:rsid w:val="0060154B"/>
    <w:rsid w:val="0060172A"/>
    <w:rsid w:val="00601A01"/>
    <w:rsid w:val="00601AD6"/>
    <w:rsid w:val="00601B3B"/>
    <w:rsid w:val="00601B6D"/>
    <w:rsid w:val="00601C39"/>
    <w:rsid w:val="00601E88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49"/>
    <w:rsid w:val="00602F51"/>
    <w:rsid w:val="00603056"/>
    <w:rsid w:val="006035AF"/>
    <w:rsid w:val="0060363B"/>
    <w:rsid w:val="00603740"/>
    <w:rsid w:val="006037E0"/>
    <w:rsid w:val="0060391F"/>
    <w:rsid w:val="006039F1"/>
    <w:rsid w:val="00603A60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B89"/>
    <w:rsid w:val="00605BA7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2B"/>
    <w:rsid w:val="00606CDD"/>
    <w:rsid w:val="00607346"/>
    <w:rsid w:val="00607404"/>
    <w:rsid w:val="006075DA"/>
    <w:rsid w:val="00607675"/>
    <w:rsid w:val="006077EF"/>
    <w:rsid w:val="00607A2E"/>
    <w:rsid w:val="00607CE7"/>
    <w:rsid w:val="00607E5F"/>
    <w:rsid w:val="00607EED"/>
    <w:rsid w:val="006100A3"/>
    <w:rsid w:val="006102D8"/>
    <w:rsid w:val="00610341"/>
    <w:rsid w:val="006103C1"/>
    <w:rsid w:val="00610471"/>
    <w:rsid w:val="0061058A"/>
    <w:rsid w:val="006106C7"/>
    <w:rsid w:val="00610854"/>
    <w:rsid w:val="00610A4A"/>
    <w:rsid w:val="00610A8F"/>
    <w:rsid w:val="00610B45"/>
    <w:rsid w:val="00610FD6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2F6"/>
    <w:rsid w:val="00613425"/>
    <w:rsid w:val="006135A0"/>
    <w:rsid w:val="00613A36"/>
    <w:rsid w:val="00614265"/>
    <w:rsid w:val="00614784"/>
    <w:rsid w:val="0061481E"/>
    <w:rsid w:val="006148BC"/>
    <w:rsid w:val="00614B53"/>
    <w:rsid w:val="00614C50"/>
    <w:rsid w:val="00614CD1"/>
    <w:rsid w:val="00614E00"/>
    <w:rsid w:val="00614E5C"/>
    <w:rsid w:val="00614E66"/>
    <w:rsid w:val="00614F6D"/>
    <w:rsid w:val="00615074"/>
    <w:rsid w:val="00615113"/>
    <w:rsid w:val="0061515E"/>
    <w:rsid w:val="00615369"/>
    <w:rsid w:val="006153C0"/>
    <w:rsid w:val="006153F2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9F2"/>
    <w:rsid w:val="00617A20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4E4"/>
    <w:rsid w:val="006205A3"/>
    <w:rsid w:val="006206B2"/>
    <w:rsid w:val="00620829"/>
    <w:rsid w:val="00620880"/>
    <w:rsid w:val="00620A6C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78A"/>
    <w:rsid w:val="00622B8D"/>
    <w:rsid w:val="00622C15"/>
    <w:rsid w:val="00622D72"/>
    <w:rsid w:val="00622F74"/>
    <w:rsid w:val="0062306F"/>
    <w:rsid w:val="00623332"/>
    <w:rsid w:val="006233BB"/>
    <w:rsid w:val="00623427"/>
    <w:rsid w:val="00623677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3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7A1"/>
    <w:rsid w:val="006259D8"/>
    <w:rsid w:val="00625B1E"/>
    <w:rsid w:val="00625F23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02F"/>
    <w:rsid w:val="0062721D"/>
    <w:rsid w:val="006272DB"/>
    <w:rsid w:val="00627333"/>
    <w:rsid w:val="00627634"/>
    <w:rsid w:val="00627650"/>
    <w:rsid w:val="0062773F"/>
    <w:rsid w:val="00627799"/>
    <w:rsid w:val="006277A4"/>
    <w:rsid w:val="0062797D"/>
    <w:rsid w:val="00627C6F"/>
    <w:rsid w:val="00627D10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943"/>
    <w:rsid w:val="00630AAA"/>
    <w:rsid w:val="00630CD1"/>
    <w:rsid w:val="0063149D"/>
    <w:rsid w:val="0063158B"/>
    <w:rsid w:val="00631640"/>
    <w:rsid w:val="00631843"/>
    <w:rsid w:val="0063188E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48E"/>
    <w:rsid w:val="0063396A"/>
    <w:rsid w:val="00633D59"/>
    <w:rsid w:val="00633DFC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DA9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1BB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712"/>
    <w:rsid w:val="006418B2"/>
    <w:rsid w:val="00641A51"/>
    <w:rsid w:val="00641BF5"/>
    <w:rsid w:val="00641E8A"/>
    <w:rsid w:val="0064219E"/>
    <w:rsid w:val="006421A8"/>
    <w:rsid w:val="0064252A"/>
    <w:rsid w:val="006428EB"/>
    <w:rsid w:val="00642A83"/>
    <w:rsid w:val="00642E85"/>
    <w:rsid w:val="00643033"/>
    <w:rsid w:val="006430ED"/>
    <w:rsid w:val="006431B1"/>
    <w:rsid w:val="006431BD"/>
    <w:rsid w:val="0064321E"/>
    <w:rsid w:val="00643298"/>
    <w:rsid w:val="006435FD"/>
    <w:rsid w:val="00643862"/>
    <w:rsid w:val="0064394F"/>
    <w:rsid w:val="00643B24"/>
    <w:rsid w:val="00644014"/>
    <w:rsid w:val="0064404E"/>
    <w:rsid w:val="0064463A"/>
    <w:rsid w:val="0064486B"/>
    <w:rsid w:val="00644B0F"/>
    <w:rsid w:val="00644B3C"/>
    <w:rsid w:val="00644D23"/>
    <w:rsid w:val="00645266"/>
    <w:rsid w:val="006452E4"/>
    <w:rsid w:val="00645420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3DB"/>
    <w:rsid w:val="00646693"/>
    <w:rsid w:val="00646864"/>
    <w:rsid w:val="00646912"/>
    <w:rsid w:val="00646A38"/>
    <w:rsid w:val="00646A51"/>
    <w:rsid w:val="00646C82"/>
    <w:rsid w:val="00646DAD"/>
    <w:rsid w:val="00646E16"/>
    <w:rsid w:val="00646E30"/>
    <w:rsid w:val="00646E31"/>
    <w:rsid w:val="00647057"/>
    <w:rsid w:val="006471B0"/>
    <w:rsid w:val="00647556"/>
    <w:rsid w:val="006475CD"/>
    <w:rsid w:val="00647721"/>
    <w:rsid w:val="00647A96"/>
    <w:rsid w:val="00647AAF"/>
    <w:rsid w:val="00647B1A"/>
    <w:rsid w:val="00647C0E"/>
    <w:rsid w:val="00647C5E"/>
    <w:rsid w:val="00647E39"/>
    <w:rsid w:val="00647F39"/>
    <w:rsid w:val="00650143"/>
    <w:rsid w:val="006501B0"/>
    <w:rsid w:val="006501DF"/>
    <w:rsid w:val="006504CE"/>
    <w:rsid w:val="006504FB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A2"/>
    <w:rsid w:val="006517C5"/>
    <w:rsid w:val="00651802"/>
    <w:rsid w:val="00651832"/>
    <w:rsid w:val="006519A9"/>
    <w:rsid w:val="006519D1"/>
    <w:rsid w:val="00651CCE"/>
    <w:rsid w:val="00651D6D"/>
    <w:rsid w:val="00651FC4"/>
    <w:rsid w:val="006525BB"/>
    <w:rsid w:val="00652786"/>
    <w:rsid w:val="00652930"/>
    <w:rsid w:val="00652A96"/>
    <w:rsid w:val="00652AA1"/>
    <w:rsid w:val="00652BA6"/>
    <w:rsid w:val="00652C07"/>
    <w:rsid w:val="00652C2F"/>
    <w:rsid w:val="00652C3D"/>
    <w:rsid w:val="006530CF"/>
    <w:rsid w:val="0065316C"/>
    <w:rsid w:val="00653296"/>
    <w:rsid w:val="00653438"/>
    <w:rsid w:val="00653673"/>
    <w:rsid w:val="00653763"/>
    <w:rsid w:val="00653872"/>
    <w:rsid w:val="00653D49"/>
    <w:rsid w:val="00653FD4"/>
    <w:rsid w:val="006542A7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7AA"/>
    <w:rsid w:val="006558C6"/>
    <w:rsid w:val="00655D13"/>
    <w:rsid w:val="00655D6C"/>
    <w:rsid w:val="006560F5"/>
    <w:rsid w:val="00656478"/>
    <w:rsid w:val="00656494"/>
    <w:rsid w:val="00656607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70"/>
    <w:rsid w:val="00657CA4"/>
    <w:rsid w:val="0066041A"/>
    <w:rsid w:val="00660894"/>
    <w:rsid w:val="00660FDB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58"/>
    <w:rsid w:val="00662392"/>
    <w:rsid w:val="006625E5"/>
    <w:rsid w:val="00662761"/>
    <w:rsid w:val="006629DE"/>
    <w:rsid w:val="00662D9C"/>
    <w:rsid w:val="00662DF0"/>
    <w:rsid w:val="00662FDF"/>
    <w:rsid w:val="00663188"/>
    <w:rsid w:val="00663551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8FB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AFC"/>
    <w:rsid w:val="00666B8E"/>
    <w:rsid w:val="00666DE7"/>
    <w:rsid w:val="00666DEE"/>
    <w:rsid w:val="00666EB8"/>
    <w:rsid w:val="00667058"/>
    <w:rsid w:val="00667313"/>
    <w:rsid w:val="0066743E"/>
    <w:rsid w:val="0066748C"/>
    <w:rsid w:val="006678B0"/>
    <w:rsid w:val="00670127"/>
    <w:rsid w:val="00670133"/>
    <w:rsid w:val="0067016F"/>
    <w:rsid w:val="0067034F"/>
    <w:rsid w:val="00670576"/>
    <w:rsid w:val="00670F28"/>
    <w:rsid w:val="00671127"/>
    <w:rsid w:val="006712F4"/>
    <w:rsid w:val="006713C7"/>
    <w:rsid w:val="00671472"/>
    <w:rsid w:val="0067148D"/>
    <w:rsid w:val="00671515"/>
    <w:rsid w:val="00671761"/>
    <w:rsid w:val="0067178F"/>
    <w:rsid w:val="0067195E"/>
    <w:rsid w:val="00671CF4"/>
    <w:rsid w:val="00671D7A"/>
    <w:rsid w:val="00671FA8"/>
    <w:rsid w:val="00671FC2"/>
    <w:rsid w:val="006723DD"/>
    <w:rsid w:val="0067240C"/>
    <w:rsid w:val="006727C9"/>
    <w:rsid w:val="00672A4E"/>
    <w:rsid w:val="00672A6E"/>
    <w:rsid w:val="00672ACA"/>
    <w:rsid w:val="00672CD0"/>
    <w:rsid w:val="00672DBF"/>
    <w:rsid w:val="00673119"/>
    <w:rsid w:val="006731CE"/>
    <w:rsid w:val="00673451"/>
    <w:rsid w:val="006737D4"/>
    <w:rsid w:val="00673E0F"/>
    <w:rsid w:val="00674113"/>
    <w:rsid w:val="0067413A"/>
    <w:rsid w:val="006743CA"/>
    <w:rsid w:val="006749C5"/>
    <w:rsid w:val="00674A3E"/>
    <w:rsid w:val="00674AEA"/>
    <w:rsid w:val="00674BD8"/>
    <w:rsid w:val="0067528D"/>
    <w:rsid w:val="00675472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7FB"/>
    <w:rsid w:val="006768CD"/>
    <w:rsid w:val="00676A05"/>
    <w:rsid w:val="00676BFC"/>
    <w:rsid w:val="00676D14"/>
    <w:rsid w:val="00676D43"/>
    <w:rsid w:val="00676DAD"/>
    <w:rsid w:val="00676DF9"/>
    <w:rsid w:val="00676E42"/>
    <w:rsid w:val="00676E74"/>
    <w:rsid w:val="00677035"/>
    <w:rsid w:val="00677911"/>
    <w:rsid w:val="00677925"/>
    <w:rsid w:val="00677A42"/>
    <w:rsid w:val="00677CAE"/>
    <w:rsid w:val="00677CDD"/>
    <w:rsid w:val="006801C3"/>
    <w:rsid w:val="006802B5"/>
    <w:rsid w:val="00680468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CC1"/>
    <w:rsid w:val="00681D63"/>
    <w:rsid w:val="00681DEA"/>
    <w:rsid w:val="00681EEE"/>
    <w:rsid w:val="00681F02"/>
    <w:rsid w:val="00682052"/>
    <w:rsid w:val="00682419"/>
    <w:rsid w:val="00682502"/>
    <w:rsid w:val="006825A8"/>
    <w:rsid w:val="0068275D"/>
    <w:rsid w:val="0068292A"/>
    <w:rsid w:val="00682BDF"/>
    <w:rsid w:val="00682C77"/>
    <w:rsid w:val="00682FEE"/>
    <w:rsid w:val="0068325B"/>
    <w:rsid w:val="00683357"/>
    <w:rsid w:val="0068338C"/>
    <w:rsid w:val="006837DE"/>
    <w:rsid w:val="006838C5"/>
    <w:rsid w:val="006839BD"/>
    <w:rsid w:val="00683BA2"/>
    <w:rsid w:val="00683EAF"/>
    <w:rsid w:val="00684311"/>
    <w:rsid w:val="00684485"/>
    <w:rsid w:val="0068464A"/>
    <w:rsid w:val="00684802"/>
    <w:rsid w:val="00684B97"/>
    <w:rsid w:val="00684C1A"/>
    <w:rsid w:val="00684F96"/>
    <w:rsid w:val="00685086"/>
    <w:rsid w:val="006850D1"/>
    <w:rsid w:val="0068516A"/>
    <w:rsid w:val="0068536A"/>
    <w:rsid w:val="006859B0"/>
    <w:rsid w:val="00685A2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71"/>
    <w:rsid w:val="006874A2"/>
    <w:rsid w:val="006876DD"/>
    <w:rsid w:val="006877B5"/>
    <w:rsid w:val="006877CD"/>
    <w:rsid w:val="0068791A"/>
    <w:rsid w:val="00687A82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EA1"/>
    <w:rsid w:val="0069204C"/>
    <w:rsid w:val="00692153"/>
    <w:rsid w:val="00692638"/>
    <w:rsid w:val="006926F7"/>
    <w:rsid w:val="00692C81"/>
    <w:rsid w:val="00692EDC"/>
    <w:rsid w:val="00692F37"/>
    <w:rsid w:val="00692FA3"/>
    <w:rsid w:val="0069309C"/>
    <w:rsid w:val="0069334F"/>
    <w:rsid w:val="00693632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A4"/>
    <w:rsid w:val="00694F5D"/>
    <w:rsid w:val="00694F81"/>
    <w:rsid w:val="00695024"/>
    <w:rsid w:val="00695414"/>
    <w:rsid w:val="006956CF"/>
    <w:rsid w:val="0069590D"/>
    <w:rsid w:val="00695B59"/>
    <w:rsid w:val="00695CCE"/>
    <w:rsid w:val="006961AD"/>
    <w:rsid w:val="0069626C"/>
    <w:rsid w:val="0069675D"/>
    <w:rsid w:val="006967A8"/>
    <w:rsid w:val="00696944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D20"/>
    <w:rsid w:val="00697F06"/>
    <w:rsid w:val="00697F11"/>
    <w:rsid w:val="006A00C2"/>
    <w:rsid w:val="006A01E7"/>
    <w:rsid w:val="006A03E8"/>
    <w:rsid w:val="006A0439"/>
    <w:rsid w:val="006A0697"/>
    <w:rsid w:val="006A079D"/>
    <w:rsid w:val="006A07B8"/>
    <w:rsid w:val="006A07E9"/>
    <w:rsid w:val="006A08A8"/>
    <w:rsid w:val="006A0A26"/>
    <w:rsid w:val="006A0ACF"/>
    <w:rsid w:val="006A0BC2"/>
    <w:rsid w:val="006A0D83"/>
    <w:rsid w:val="006A103C"/>
    <w:rsid w:val="006A11CE"/>
    <w:rsid w:val="006A126F"/>
    <w:rsid w:val="006A12EB"/>
    <w:rsid w:val="006A1380"/>
    <w:rsid w:val="006A1640"/>
    <w:rsid w:val="006A1A0B"/>
    <w:rsid w:val="006A1D18"/>
    <w:rsid w:val="006A1D58"/>
    <w:rsid w:val="006A1FA8"/>
    <w:rsid w:val="006A20DB"/>
    <w:rsid w:val="006A2136"/>
    <w:rsid w:val="006A2584"/>
    <w:rsid w:val="006A2596"/>
    <w:rsid w:val="006A25DB"/>
    <w:rsid w:val="006A260C"/>
    <w:rsid w:val="006A285F"/>
    <w:rsid w:val="006A28F2"/>
    <w:rsid w:val="006A2F31"/>
    <w:rsid w:val="006A2F3C"/>
    <w:rsid w:val="006A2FCB"/>
    <w:rsid w:val="006A306C"/>
    <w:rsid w:val="006A309D"/>
    <w:rsid w:val="006A3146"/>
    <w:rsid w:val="006A3429"/>
    <w:rsid w:val="006A36CD"/>
    <w:rsid w:val="006A36F3"/>
    <w:rsid w:val="006A3764"/>
    <w:rsid w:val="006A39F3"/>
    <w:rsid w:val="006A3A68"/>
    <w:rsid w:val="006A3E06"/>
    <w:rsid w:val="006A3E09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A9B"/>
    <w:rsid w:val="006A5C59"/>
    <w:rsid w:val="006A5C5A"/>
    <w:rsid w:val="006A5E06"/>
    <w:rsid w:val="006A5E8A"/>
    <w:rsid w:val="006A5EC5"/>
    <w:rsid w:val="006A5FCC"/>
    <w:rsid w:val="006A6032"/>
    <w:rsid w:val="006A62FE"/>
    <w:rsid w:val="006A63C7"/>
    <w:rsid w:val="006A6444"/>
    <w:rsid w:val="006A6452"/>
    <w:rsid w:val="006A6597"/>
    <w:rsid w:val="006A65C6"/>
    <w:rsid w:val="006A67D7"/>
    <w:rsid w:val="006A6D53"/>
    <w:rsid w:val="006A6F04"/>
    <w:rsid w:val="006A7077"/>
    <w:rsid w:val="006A714A"/>
    <w:rsid w:val="006A71C3"/>
    <w:rsid w:val="006A777C"/>
    <w:rsid w:val="006A792F"/>
    <w:rsid w:val="006A79B7"/>
    <w:rsid w:val="006A7ADE"/>
    <w:rsid w:val="006A7B88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9D9"/>
    <w:rsid w:val="006B0B12"/>
    <w:rsid w:val="006B0C50"/>
    <w:rsid w:val="006B0DAF"/>
    <w:rsid w:val="006B0E14"/>
    <w:rsid w:val="006B0E92"/>
    <w:rsid w:val="006B14B2"/>
    <w:rsid w:val="006B185D"/>
    <w:rsid w:val="006B19D4"/>
    <w:rsid w:val="006B1D4F"/>
    <w:rsid w:val="006B1D6C"/>
    <w:rsid w:val="006B1F9D"/>
    <w:rsid w:val="006B20F9"/>
    <w:rsid w:val="006B2141"/>
    <w:rsid w:val="006B2266"/>
    <w:rsid w:val="006B2307"/>
    <w:rsid w:val="006B2488"/>
    <w:rsid w:val="006B271C"/>
    <w:rsid w:val="006B2765"/>
    <w:rsid w:val="006B2940"/>
    <w:rsid w:val="006B2A0D"/>
    <w:rsid w:val="006B2A3A"/>
    <w:rsid w:val="006B2DAC"/>
    <w:rsid w:val="006B2FF2"/>
    <w:rsid w:val="006B336C"/>
    <w:rsid w:val="006B3574"/>
    <w:rsid w:val="006B35F9"/>
    <w:rsid w:val="006B369E"/>
    <w:rsid w:val="006B3719"/>
    <w:rsid w:val="006B3BFC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E1"/>
    <w:rsid w:val="006B57FB"/>
    <w:rsid w:val="006B588A"/>
    <w:rsid w:val="006B5BF8"/>
    <w:rsid w:val="006B5EE5"/>
    <w:rsid w:val="006B5F42"/>
    <w:rsid w:val="006B5F84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590"/>
    <w:rsid w:val="006B770E"/>
    <w:rsid w:val="006B77B8"/>
    <w:rsid w:val="006B781D"/>
    <w:rsid w:val="006B782F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0B5A"/>
    <w:rsid w:val="006C1097"/>
    <w:rsid w:val="006C16F9"/>
    <w:rsid w:val="006C18A3"/>
    <w:rsid w:val="006C1B68"/>
    <w:rsid w:val="006C1DE5"/>
    <w:rsid w:val="006C1E73"/>
    <w:rsid w:val="006C20F1"/>
    <w:rsid w:val="006C22EA"/>
    <w:rsid w:val="006C2389"/>
    <w:rsid w:val="006C26AA"/>
    <w:rsid w:val="006C2C50"/>
    <w:rsid w:val="006C3112"/>
    <w:rsid w:val="006C313E"/>
    <w:rsid w:val="006C3373"/>
    <w:rsid w:val="006C33C3"/>
    <w:rsid w:val="006C3992"/>
    <w:rsid w:val="006C3B80"/>
    <w:rsid w:val="006C43D6"/>
    <w:rsid w:val="006C44BC"/>
    <w:rsid w:val="006C44D8"/>
    <w:rsid w:val="006C4569"/>
    <w:rsid w:val="006C45D7"/>
    <w:rsid w:val="006C46F3"/>
    <w:rsid w:val="006C474E"/>
    <w:rsid w:val="006C4AAE"/>
    <w:rsid w:val="006C4BE8"/>
    <w:rsid w:val="006C4C43"/>
    <w:rsid w:val="006C4D26"/>
    <w:rsid w:val="006C4D5C"/>
    <w:rsid w:val="006C5659"/>
    <w:rsid w:val="006C5FA1"/>
    <w:rsid w:val="006C5FC0"/>
    <w:rsid w:val="006C615E"/>
    <w:rsid w:val="006C62FD"/>
    <w:rsid w:val="006C6304"/>
    <w:rsid w:val="006C67A0"/>
    <w:rsid w:val="006C6829"/>
    <w:rsid w:val="006C69F4"/>
    <w:rsid w:val="006C6B12"/>
    <w:rsid w:val="006C6CC9"/>
    <w:rsid w:val="006C6D7E"/>
    <w:rsid w:val="006C6F30"/>
    <w:rsid w:val="006C7018"/>
    <w:rsid w:val="006C72E4"/>
    <w:rsid w:val="006C795C"/>
    <w:rsid w:val="006C7C1E"/>
    <w:rsid w:val="006C7E9B"/>
    <w:rsid w:val="006D00CE"/>
    <w:rsid w:val="006D05CB"/>
    <w:rsid w:val="006D05E8"/>
    <w:rsid w:val="006D06D6"/>
    <w:rsid w:val="006D06DD"/>
    <w:rsid w:val="006D0855"/>
    <w:rsid w:val="006D0AE2"/>
    <w:rsid w:val="006D0C94"/>
    <w:rsid w:val="006D0E1F"/>
    <w:rsid w:val="006D1012"/>
    <w:rsid w:val="006D151D"/>
    <w:rsid w:val="006D172D"/>
    <w:rsid w:val="006D1A02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580"/>
    <w:rsid w:val="006D4655"/>
    <w:rsid w:val="006D47FB"/>
    <w:rsid w:val="006D481A"/>
    <w:rsid w:val="006D4A59"/>
    <w:rsid w:val="006D4C3C"/>
    <w:rsid w:val="006D4E6F"/>
    <w:rsid w:val="006D508D"/>
    <w:rsid w:val="006D5417"/>
    <w:rsid w:val="006D5698"/>
    <w:rsid w:val="006D58D6"/>
    <w:rsid w:val="006D58E3"/>
    <w:rsid w:val="006D591A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1A5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D7B"/>
    <w:rsid w:val="006E1E03"/>
    <w:rsid w:val="006E1F37"/>
    <w:rsid w:val="006E2082"/>
    <w:rsid w:val="006E219B"/>
    <w:rsid w:val="006E2331"/>
    <w:rsid w:val="006E2360"/>
    <w:rsid w:val="006E2387"/>
    <w:rsid w:val="006E2408"/>
    <w:rsid w:val="006E2528"/>
    <w:rsid w:val="006E25B4"/>
    <w:rsid w:val="006E2623"/>
    <w:rsid w:val="006E2753"/>
    <w:rsid w:val="006E281A"/>
    <w:rsid w:val="006E2A41"/>
    <w:rsid w:val="006E2B58"/>
    <w:rsid w:val="006E2D6B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6B"/>
    <w:rsid w:val="006E4880"/>
    <w:rsid w:val="006E4C07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88"/>
    <w:rsid w:val="006E5CE8"/>
    <w:rsid w:val="006E6101"/>
    <w:rsid w:val="006E61D3"/>
    <w:rsid w:val="006E61F4"/>
    <w:rsid w:val="006E6203"/>
    <w:rsid w:val="006E6267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B5B"/>
    <w:rsid w:val="006E7CC2"/>
    <w:rsid w:val="006F01C0"/>
    <w:rsid w:val="006F0340"/>
    <w:rsid w:val="006F0415"/>
    <w:rsid w:val="006F054F"/>
    <w:rsid w:val="006F083B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F"/>
    <w:rsid w:val="006F1E98"/>
    <w:rsid w:val="006F1FBF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3D25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EF4"/>
    <w:rsid w:val="006F4F14"/>
    <w:rsid w:val="006F5118"/>
    <w:rsid w:val="006F53B8"/>
    <w:rsid w:val="006F5437"/>
    <w:rsid w:val="006F551D"/>
    <w:rsid w:val="006F5621"/>
    <w:rsid w:val="006F572C"/>
    <w:rsid w:val="006F593A"/>
    <w:rsid w:val="006F5B4E"/>
    <w:rsid w:val="006F5DED"/>
    <w:rsid w:val="006F5EB5"/>
    <w:rsid w:val="006F5FCF"/>
    <w:rsid w:val="006F6202"/>
    <w:rsid w:val="006F62EC"/>
    <w:rsid w:val="006F6355"/>
    <w:rsid w:val="006F6557"/>
    <w:rsid w:val="006F659C"/>
    <w:rsid w:val="006F66E4"/>
    <w:rsid w:val="006F6A79"/>
    <w:rsid w:val="006F6DC2"/>
    <w:rsid w:val="006F6DCD"/>
    <w:rsid w:val="006F70F2"/>
    <w:rsid w:val="006F7288"/>
    <w:rsid w:val="006F73C1"/>
    <w:rsid w:val="006F773C"/>
    <w:rsid w:val="006F7885"/>
    <w:rsid w:val="006F7AFC"/>
    <w:rsid w:val="006F7C84"/>
    <w:rsid w:val="006F7CF4"/>
    <w:rsid w:val="006F7DE6"/>
    <w:rsid w:val="00700048"/>
    <w:rsid w:val="00700050"/>
    <w:rsid w:val="007000CC"/>
    <w:rsid w:val="007005FD"/>
    <w:rsid w:val="00700635"/>
    <w:rsid w:val="00700823"/>
    <w:rsid w:val="007008FC"/>
    <w:rsid w:val="00700C21"/>
    <w:rsid w:val="00700C70"/>
    <w:rsid w:val="00700E9F"/>
    <w:rsid w:val="00700EEE"/>
    <w:rsid w:val="007015A6"/>
    <w:rsid w:val="0070161C"/>
    <w:rsid w:val="007016FD"/>
    <w:rsid w:val="00701707"/>
    <w:rsid w:val="00701E0E"/>
    <w:rsid w:val="00702182"/>
    <w:rsid w:val="007022C6"/>
    <w:rsid w:val="00702301"/>
    <w:rsid w:val="007025E1"/>
    <w:rsid w:val="007026E4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4D7"/>
    <w:rsid w:val="00704610"/>
    <w:rsid w:val="0070475C"/>
    <w:rsid w:val="00704973"/>
    <w:rsid w:val="00704B4D"/>
    <w:rsid w:val="00704DCB"/>
    <w:rsid w:val="00704E6F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B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921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1FCA"/>
    <w:rsid w:val="007121AC"/>
    <w:rsid w:val="00712269"/>
    <w:rsid w:val="007125B3"/>
    <w:rsid w:val="0071289D"/>
    <w:rsid w:val="00712BE4"/>
    <w:rsid w:val="00712C5E"/>
    <w:rsid w:val="00712DCD"/>
    <w:rsid w:val="00712EDA"/>
    <w:rsid w:val="007131B0"/>
    <w:rsid w:val="007133D2"/>
    <w:rsid w:val="0071351E"/>
    <w:rsid w:val="00713542"/>
    <w:rsid w:val="00713744"/>
    <w:rsid w:val="007137EE"/>
    <w:rsid w:val="00713814"/>
    <w:rsid w:val="007139B0"/>
    <w:rsid w:val="007139F0"/>
    <w:rsid w:val="00713C9A"/>
    <w:rsid w:val="00713E90"/>
    <w:rsid w:val="00713FAD"/>
    <w:rsid w:val="00714046"/>
    <w:rsid w:val="007141C9"/>
    <w:rsid w:val="0071425C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A79"/>
    <w:rsid w:val="00717B52"/>
    <w:rsid w:val="00717BEA"/>
    <w:rsid w:val="00717C2C"/>
    <w:rsid w:val="00717DD0"/>
    <w:rsid w:val="00717E81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B58"/>
    <w:rsid w:val="00721D05"/>
    <w:rsid w:val="00721D14"/>
    <w:rsid w:val="00721E65"/>
    <w:rsid w:val="00721FCD"/>
    <w:rsid w:val="00722183"/>
    <w:rsid w:val="00722299"/>
    <w:rsid w:val="007223BF"/>
    <w:rsid w:val="007223D3"/>
    <w:rsid w:val="00722574"/>
    <w:rsid w:val="0072269D"/>
    <w:rsid w:val="00722A58"/>
    <w:rsid w:val="00722B6A"/>
    <w:rsid w:val="00722C4B"/>
    <w:rsid w:val="00722CA9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FE"/>
    <w:rsid w:val="00723EB7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19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50"/>
    <w:rsid w:val="00734075"/>
    <w:rsid w:val="00734100"/>
    <w:rsid w:val="0073413B"/>
    <w:rsid w:val="00734395"/>
    <w:rsid w:val="0073466C"/>
    <w:rsid w:val="007347DD"/>
    <w:rsid w:val="00734CBB"/>
    <w:rsid w:val="00734CF8"/>
    <w:rsid w:val="00734FAC"/>
    <w:rsid w:val="0073515D"/>
    <w:rsid w:val="0073521A"/>
    <w:rsid w:val="00735238"/>
    <w:rsid w:val="00735486"/>
    <w:rsid w:val="007354F0"/>
    <w:rsid w:val="00735574"/>
    <w:rsid w:val="007355D4"/>
    <w:rsid w:val="007358DB"/>
    <w:rsid w:val="00735ABC"/>
    <w:rsid w:val="00735F67"/>
    <w:rsid w:val="0073607A"/>
    <w:rsid w:val="007362F0"/>
    <w:rsid w:val="007362FE"/>
    <w:rsid w:val="007364E8"/>
    <w:rsid w:val="00736563"/>
    <w:rsid w:val="00736567"/>
    <w:rsid w:val="007365BF"/>
    <w:rsid w:val="0073697E"/>
    <w:rsid w:val="007369C0"/>
    <w:rsid w:val="00736ACA"/>
    <w:rsid w:val="00736AEE"/>
    <w:rsid w:val="00736BFC"/>
    <w:rsid w:val="007371FF"/>
    <w:rsid w:val="00737204"/>
    <w:rsid w:val="007372CE"/>
    <w:rsid w:val="00737957"/>
    <w:rsid w:val="007379B9"/>
    <w:rsid w:val="00737A8E"/>
    <w:rsid w:val="00737D19"/>
    <w:rsid w:val="00737DA8"/>
    <w:rsid w:val="0074020F"/>
    <w:rsid w:val="007403AB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DF"/>
    <w:rsid w:val="00741BEA"/>
    <w:rsid w:val="00741F9C"/>
    <w:rsid w:val="007421D1"/>
    <w:rsid w:val="0074222E"/>
    <w:rsid w:val="00742341"/>
    <w:rsid w:val="00742416"/>
    <w:rsid w:val="00742506"/>
    <w:rsid w:val="007425C3"/>
    <w:rsid w:val="00742642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6A8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955"/>
    <w:rsid w:val="00744A3C"/>
    <w:rsid w:val="00744AE4"/>
    <w:rsid w:val="00744B22"/>
    <w:rsid w:val="00744CF3"/>
    <w:rsid w:val="00744D24"/>
    <w:rsid w:val="00744DC7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241"/>
    <w:rsid w:val="00746346"/>
    <w:rsid w:val="00746362"/>
    <w:rsid w:val="0074640A"/>
    <w:rsid w:val="00746426"/>
    <w:rsid w:val="0074663F"/>
    <w:rsid w:val="00746780"/>
    <w:rsid w:val="007467CB"/>
    <w:rsid w:val="00746B0E"/>
    <w:rsid w:val="007471E7"/>
    <w:rsid w:val="007474A5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359"/>
    <w:rsid w:val="007515DC"/>
    <w:rsid w:val="007517A9"/>
    <w:rsid w:val="007518A8"/>
    <w:rsid w:val="007518FB"/>
    <w:rsid w:val="00751EA7"/>
    <w:rsid w:val="00751F04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2DB"/>
    <w:rsid w:val="00754352"/>
    <w:rsid w:val="007543C0"/>
    <w:rsid w:val="00754568"/>
    <w:rsid w:val="007546BC"/>
    <w:rsid w:val="00754704"/>
    <w:rsid w:val="007547A1"/>
    <w:rsid w:val="00754995"/>
    <w:rsid w:val="007549BA"/>
    <w:rsid w:val="00754A78"/>
    <w:rsid w:val="00754AAD"/>
    <w:rsid w:val="00754FEB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D09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2F"/>
    <w:rsid w:val="0076266F"/>
    <w:rsid w:val="007626B1"/>
    <w:rsid w:val="00762755"/>
    <w:rsid w:val="0076290C"/>
    <w:rsid w:val="00762CE7"/>
    <w:rsid w:val="00762EEF"/>
    <w:rsid w:val="00762FEE"/>
    <w:rsid w:val="007630BB"/>
    <w:rsid w:val="00763300"/>
    <w:rsid w:val="007634C4"/>
    <w:rsid w:val="00763509"/>
    <w:rsid w:val="007635BB"/>
    <w:rsid w:val="0076363B"/>
    <w:rsid w:val="0076366A"/>
    <w:rsid w:val="00763748"/>
    <w:rsid w:val="007638B4"/>
    <w:rsid w:val="00763B0F"/>
    <w:rsid w:val="00763E16"/>
    <w:rsid w:val="00763F11"/>
    <w:rsid w:val="00764A7E"/>
    <w:rsid w:val="00764B49"/>
    <w:rsid w:val="00764BE0"/>
    <w:rsid w:val="00764C8F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AD6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43D"/>
    <w:rsid w:val="007705C1"/>
    <w:rsid w:val="00770844"/>
    <w:rsid w:val="00770869"/>
    <w:rsid w:val="00770A84"/>
    <w:rsid w:val="00770B44"/>
    <w:rsid w:val="00770CCB"/>
    <w:rsid w:val="00770FD5"/>
    <w:rsid w:val="007712D2"/>
    <w:rsid w:val="0077133A"/>
    <w:rsid w:val="00771493"/>
    <w:rsid w:val="007714C6"/>
    <w:rsid w:val="00771563"/>
    <w:rsid w:val="007716D4"/>
    <w:rsid w:val="00771740"/>
    <w:rsid w:val="007718CC"/>
    <w:rsid w:val="00771C6F"/>
    <w:rsid w:val="00771D8C"/>
    <w:rsid w:val="00771E1B"/>
    <w:rsid w:val="0077227A"/>
    <w:rsid w:val="00772389"/>
    <w:rsid w:val="00772573"/>
    <w:rsid w:val="00772574"/>
    <w:rsid w:val="007727F6"/>
    <w:rsid w:val="00772C84"/>
    <w:rsid w:val="00772F70"/>
    <w:rsid w:val="00773335"/>
    <w:rsid w:val="00773443"/>
    <w:rsid w:val="007734E0"/>
    <w:rsid w:val="007736EB"/>
    <w:rsid w:val="007738DC"/>
    <w:rsid w:val="00773E70"/>
    <w:rsid w:val="0077448D"/>
    <w:rsid w:val="007745C2"/>
    <w:rsid w:val="007748E0"/>
    <w:rsid w:val="00774943"/>
    <w:rsid w:val="007749A1"/>
    <w:rsid w:val="00774B6E"/>
    <w:rsid w:val="00774D5D"/>
    <w:rsid w:val="00774DA1"/>
    <w:rsid w:val="00774E68"/>
    <w:rsid w:val="00775162"/>
    <w:rsid w:val="0077548E"/>
    <w:rsid w:val="007755D0"/>
    <w:rsid w:val="00775608"/>
    <w:rsid w:val="007758BA"/>
    <w:rsid w:val="007758E4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1DE"/>
    <w:rsid w:val="007805AF"/>
    <w:rsid w:val="007805B8"/>
    <w:rsid w:val="007805FA"/>
    <w:rsid w:val="00780678"/>
    <w:rsid w:val="0078092F"/>
    <w:rsid w:val="00780A13"/>
    <w:rsid w:val="00780A75"/>
    <w:rsid w:val="00780BD9"/>
    <w:rsid w:val="00780C44"/>
    <w:rsid w:val="00780F75"/>
    <w:rsid w:val="00780FA9"/>
    <w:rsid w:val="00780FBE"/>
    <w:rsid w:val="00781042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81F"/>
    <w:rsid w:val="0078286E"/>
    <w:rsid w:val="00782AC0"/>
    <w:rsid w:val="00782AC7"/>
    <w:rsid w:val="00782C5E"/>
    <w:rsid w:val="00782C7C"/>
    <w:rsid w:val="00782CBF"/>
    <w:rsid w:val="00782DDF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4D00"/>
    <w:rsid w:val="00784FBC"/>
    <w:rsid w:val="007852C9"/>
    <w:rsid w:val="0078558B"/>
    <w:rsid w:val="007856AC"/>
    <w:rsid w:val="00785B7E"/>
    <w:rsid w:val="00785BAB"/>
    <w:rsid w:val="00785C29"/>
    <w:rsid w:val="00785CE5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8F1"/>
    <w:rsid w:val="0078798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68A"/>
    <w:rsid w:val="007917D6"/>
    <w:rsid w:val="0079180E"/>
    <w:rsid w:val="00791B41"/>
    <w:rsid w:val="00791CBB"/>
    <w:rsid w:val="00791E7A"/>
    <w:rsid w:val="00792103"/>
    <w:rsid w:val="00792441"/>
    <w:rsid w:val="0079249C"/>
    <w:rsid w:val="007928B6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0C0"/>
    <w:rsid w:val="0079712D"/>
    <w:rsid w:val="00797516"/>
    <w:rsid w:val="007976ED"/>
    <w:rsid w:val="00797882"/>
    <w:rsid w:val="0079790A"/>
    <w:rsid w:val="00797A24"/>
    <w:rsid w:val="00797A9A"/>
    <w:rsid w:val="00797AF1"/>
    <w:rsid w:val="007A0037"/>
    <w:rsid w:val="007A0213"/>
    <w:rsid w:val="007A0282"/>
    <w:rsid w:val="007A02A1"/>
    <w:rsid w:val="007A0626"/>
    <w:rsid w:val="007A08A5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23"/>
    <w:rsid w:val="007A43EE"/>
    <w:rsid w:val="007A4530"/>
    <w:rsid w:val="007A45C2"/>
    <w:rsid w:val="007A4791"/>
    <w:rsid w:val="007A4A4F"/>
    <w:rsid w:val="007A4C9E"/>
    <w:rsid w:val="007A503A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27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45"/>
    <w:rsid w:val="007B1261"/>
    <w:rsid w:val="007B155D"/>
    <w:rsid w:val="007B18DB"/>
    <w:rsid w:val="007B19A2"/>
    <w:rsid w:val="007B1B4C"/>
    <w:rsid w:val="007B1C1E"/>
    <w:rsid w:val="007B1D16"/>
    <w:rsid w:val="007B213B"/>
    <w:rsid w:val="007B2680"/>
    <w:rsid w:val="007B29CF"/>
    <w:rsid w:val="007B2A4B"/>
    <w:rsid w:val="007B2AAF"/>
    <w:rsid w:val="007B2BFF"/>
    <w:rsid w:val="007B2EF8"/>
    <w:rsid w:val="007B2FED"/>
    <w:rsid w:val="007B3297"/>
    <w:rsid w:val="007B338B"/>
    <w:rsid w:val="007B33BA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4E3D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BD8"/>
    <w:rsid w:val="007B6C72"/>
    <w:rsid w:val="007B6CD2"/>
    <w:rsid w:val="007B6D65"/>
    <w:rsid w:val="007B6E78"/>
    <w:rsid w:val="007B6FA0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03"/>
    <w:rsid w:val="007C0351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B77"/>
    <w:rsid w:val="007C2E78"/>
    <w:rsid w:val="007C2FAA"/>
    <w:rsid w:val="007C308D"/>
    <w:rsid w:val="007C3313"/>
    <w:rsid w:val="007C361A"/>
    <w:rsid w:val="007C3B2D"/>
    <w:rsid w:val="007C3B3E"/>
    <w:rsid w:val="007C3B72"/>
    <w:rsid w:val="007C3B77"/>
    <w:rsid w:val="007C3B86"/>
    <w:rsid w:val="007C3CB9"/>
    <w:rsid w:val="007C3D21"/>
    <w:rsid w:val="007C3D88"/>
    <w:rsid w:val="007C3DC3"/>
    <w:rsid w:val="007C431F"/>
    <w:rsid w:val="007C447A"/>
    <w:rsid w:val="007C44C2"/>
    <w:rsid w:val="007C47D2"/>
    <w:rsid w:val="007C49E5"/>
    <w:rsid w:val="007C4D1B"/>
    <w:rsid w:val="007C4E11"/>
    <w:rsid w:val="007C4EB4"/>
    <w:rsid w:val="007C4EFE"/>
    <w:rsid w:val="007C53D8"/>
    <w:rsid w:val="007C5463"/>
    <w:rsid w:val="007C555B"/>
    <w:rsid w:val="007C5639"/>
    <w:rsid w:val="007C5BA4"/>
    <w:rsid w:val="007C5C4E"/>
    <w:rsid w:val="007C5F18"/>
    <w:rsid w:val="007C6902"/>
    <w:rsid w:val="007C6BE8"/>
    <w:rsid w:val="007C6D6F"/>
    <w:rsid w:val="007C6DCB"/>
    <w:rsid w:val="007C7161"/>
    <w:rsid w:val="007C71C0"/>
    <w:rsid w:val="007C7552"/>
    <w:rsid w:val="007C75B6"/>
    <w:rsid w:val="007C7637"/>
    <w:rsid w:val="007C7A8F"/>
    <w:rsid w:val="007C7BB9"/>
    <w:rsid w:val="007C7E99"/>
    <w:rsid w:val="007D0124"/>
    <w:rsid w:val="007D0348"/>
    <w:rsid w:val="007D03C8"/>
    <w:rsid w:val="007D0505"/>
    <w:rsid w:val="007D0600"/>
    <w:rsid w:val="007D0759"/>
    <w:rsid w:val="007D082D"/>
    <w:rsid w:val="007D0AD7"/>
    <w:rsid w:val="007D0C44"/>
    <w:rsid w:val="007D0C87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2151"/>
    <w:rsid w:val="007D2228"/>
    <w:rsid w:val="007D2553"/>
    <w:rsid w:val="007D25E7"/>
    <w:rsid w:val="007D284C"/>
    <w:rsid w:val="007D294A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4EA"/>
    <w:rsid w:val="007D457B"/>
    <w:rsid w:val="007D4634"/>
    <w:rsid w:val="007D4715"/>
    <w:rsid w:val="007D483F"/>
    <w:rsid w:val="007D485E"/>
    <w:rsid w:val="007D48EA"/>
    <w:rsid w:val="007D4A4C"/>
    <w:rsid w:val="007D4ADC"/>
    <w:rsid w:val="007D4B0D"/>
    <w:rsid w:val="007D4C2D"/>
    <w:rsid w:val="007D4DD6"/>
    <w:rsid w:val="007D51E1"/>
    <w:rsid w:val="007D51FD"/>
    <w:rsid w:val="007D5480"/>
    <w:rsid w:val="007D55F0"/>
    <w:rsid w:val="007D5B0B"/>
    <w:rsid w:val="007D5DDD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B50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19C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142"/>
    <w:rsid w:val="007E43F6"/>
    <w:rsid w:val="007E4535"/>
    <w:rsid w:val="007E455C"/>
    <w:rsid w:val="007E4699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612D"/>
    <w:rsid w:val="007E62D0"/>
    <w:rsid w:val="007E6387"/>
    <w:rsid w:val="007E646D"/>
    <w:rsid w:val="007E648C"/>
    <w:rsid w:val="007E64B1"/>
    <w:rsid w:val="007E65B4"/>
    <w:rsid w:val="007E677D"/>
    <w:rsid w:val="007E6BC9"/>
    <w:rsid w:val="007E6C35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1E0"/>
    <w:rsid w:val="007F0231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BAE"/>
    <w:rsid w:val="007F2FAD"/>
    <w:rsid w:val="007F303D"/>
    <w:rsid w:val="007F3053"/>
    <w:rsid w:val="007F3160"/>
    <w:rsid w:val="007F38AE"/>
    <w:rsid w:val="007F3D34"/>
    <w:rsid w:val="007F4053"/>
    <w:rsid w:val="007F422D"/>
    <w:rsid w:val="007F42A1"/>
    <w:rsid w:val="007F44F0"/>
    <w:rsid w:val="007F46C0"/>
    <w:rsid w:val="007F4A0F"/>
    <w:rsid w:val="007F4B0D"/>
    <w:rsid w:val="007F4BB7"/>
    <w:rsid w:val="007F4C69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D63"/>
    <w:rsid w:val="007F7E0F"/>
    <w:rsid w:val="007F7E6E"/>
    <w:rsid w:val="008001CE"/>
    <w:rsid w:val="00800256"/>
    <w:rsid w:val="00800301"/>
    <w:rsid w:val="0080038D"/>
    <w:rsid w:val="00800506"/>
    <w:rsid w:val="00800518"/>
    <w:rsid w:val="00800567"/>
    <w:rsid w:val="0080058D"/>
    <w:rsid w:val="00800943"/>
    <w:rsid w:val="00800A6E"/>
    <w:rsid w:val="00800A71"/>
    <w:rsid w:val="00800C37"/>
    <w:rsid w:val="00801084"/>
    <w:rsid w:val="00801216"/>
    <w:rsid w:val="008012A0"/>
    <w:rsid w:val="008012CC"/>
    <w:rsid w:val="008014FD"/>
    <w:rsid w:val="0080153E"/>
    <w:rsid w:val="00801940"/>
    <w:rsid w:val="00801992"/>
    <w:rsid w:val="008019D6"/>
    <w:rsid w:val="00801A29"/>
    <w:rsid w:val="00801B1E"/>
    <w:rsid w:val="00801BDE"/>
    <w:rsid w:val="00802251"/>
    <w:rsid w:val="008022E4"/>
    <w:rsid w:val="00802331"/>
    <w:rsid w:val="0080237D"/>
    <w:rsid w:val="008024C4"/>
    <w:rsid w:val="008024EF"/>
    <w:rsid w:val="00802672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484"/>
    <w:rsid w:val="0081153C"/>
    <w:rsid w:val="008115E4"/>
    <w:rsid w:val="008117F7"/>
    <w:rsid w:val="0081180F"/>
    <w:rsid w:val="008118F2"/>
    <w:rsid w:val="00811A02"/>
    <w:rsid w:val="00811AFB"/>
    <w:rsid w:val="00811C18"/>
    <w:rsid w:val="00811D1C"/>
    <w:rsid w:val="00811D74"/>
    <w:rsid w:val="00812310"/>
    <w:rsid w:val="00812332"/>
    <w:rsid w:val="00812352"/>
    <w:rsid w:val="00812544"/>
    <w:rsid w:val="00812643"/>
    <w:rsid w:val="0081264B"/>
    <w:rsid w:val="00812760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6"/>
    <w:rsid w:val="00813DFC"/>
    <w:rsid w:val="00814192"/>
    <w:rsid w:val="008141A1"/>
    <w:rsid w:val="00814394"/>
    <w:rsid w:val="008145B2"/>
    <w:rsid w:val="0081467A"/>
    <w:rsid w:val="00814832"/>
    <w:rsid w:val="00814A08"/>
    <w:rsid w:val="00814B4B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8C"/>
    <w:rsid w:val="008161C3"/>
    <w:rsid w:val="008161EE"/>
    <w:rsid w:val="00816330"/>
    <w:rsid w:val="00816599"/>
    <w:rsid w:val="00816637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C72"/>
    <w:rsid w:val="00817DA1"/>
    <w:rsid w:val="0082000D"/>
    <w:rsid w:val="00820087"/>
    <w:rsid w:val="0082030A"/>
    <w:rsid w:val="00820353"/>
    <w:rsid w:val="00820439"/>
    <w:rsid w:val="008204B5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A2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05"/>
    <w:rsid w:val="008230C1"/>
    <w:rsid w:val="00823565"/>
    <w:rsid w:val="008236F0"/>
    <w:rsid w:val="00823754"/>
    <w:rsid w:val="00823A22"/>
    <w:rsid w:val="00823A53"/>
    <w:rsid w:val="00823AC8"/>
    <w:rsid w:val="00823B04"/>
    <w:rsid w:val="0082414C"/>
    <w:rsid w:val="008246DC"/>
    <w:rsid w:val="00824834"/>
    <w:rsid w:val="00824937"/>
    <w:rsid w:val="00824C3A"/>
    <w:rsid w:val="00824D0D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66"/>
    <w:rsid w:val="008269D0"/>
    <w:rsid w:val="00826DD9"/>
    <w:rsid w:val="00826E21"/>
    <w:rsid w:val="00826EE5"/>
    <w:rsid w:val="0082705D"/>
    <w:rsid w:val="008271CD"/>
    <w:rsid w:val="00827391"/>
    <w:rsid w:val="008274F2"/>
    <w:rsid w:val="008276AB"/>
    <w:rsid w:val="00827889"/>
    <w:rsid w:val="008278B6"/>
    <w:rsid w:val="0082797C"/>
    <w:rsid w:val="00827C4A"/>
    <w:rsid w:val="00827C86"/>
    <w:rsid w:val="00827ED2"/>
    <w:rsid w:val="0083045E"/>
    <w:rsid w:val="00830533"/>
    <w:rsid w:val="0083055C"/>
    <w:rsid w:val="00830686"/>
    <w:rsid w:val="00830701"/>
    <w:rsid w:val="00830B72"/>
    <w:rsid w:val="00830DF8"/>
    <w:rsid w:val="00831229"/>
    <w:rsid w:val="0083159D"/>
    <w:rsid w:val="00831601"/>
    <w:rsid w:val="008317E4"/>
    <w:rsid w:val="008318D8"/>
    <w:rsid w:val="00831A50"/>
    <w:rsid w:val="008320CF"/>
    <w:rsid w:val="0083214B"/>
    <w:rsid w:val="0083244F"/>
    <w:rsid w:val="00832C58"/>
    <w:rsid w:val="00832FA4"/>
    <w:rsid w:val="00832FF4"/>
    <w:rsid w:val="008331A6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64E"/>
    <w:rsid w:val="008346C9"/>
    <w:rsid w:val="008346DB"/>
    <w:rsid w:val="008347C4"/>
    <w:rsid w:val="00834830"/>
    <w:rsid w:val="00834889"/>
    <w:rsid w:val="00834A85"/>
    <w:rsid w:val="00834AAE"/>
    <w:rsid w:val="00834BB9"/>
    <w:rsid w:val="00835396"/>
    <w:rsid w:val="00835431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0EA"/>
    <w:rsid w:val="00836517"/>
    <w:rsid w:val="008368CF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37ED2"/>
    <w:rsid w:val="008401E1"/>
    <w:rsid w:val="0084067B"/>
    <w:rsid w:val="00840724"/>
    <w:rsid w:val="00840774"/>
    <w:rsid w:val="00840C27"/>
    <w:rsid w:val="00840CAA"/>
    <w:rsid w:val="00840D8A"/>
    <w:rsid w:val="00840FF4"/>
    <w:rsid w:val="0084110D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73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666"/>
    <w:rsid w:val="00844801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40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DAC"/>
    <w:rsid w:val="00854E4E"/>
    <w:rsid w:val="0085504A"/>
    <w:rsid w:val="008553FE"/>
    <w:rsid w:val="008557E0"/>
    <w:rsid w:val="00855A22"/>
    <w:rsid w:val="00855CA4"/>
    <w:rsid w:val="00855D16"/>
    <w:rsid w:val="00855DBF"/>
    <w:rsid w:val="00855E1A"/>
    <w:rsid w:val="00855E54"/>
    <w:rsid w:val="00855E7B"/>
    <w:rsid w:val="00855F66"/>
    <w:rsid w:val="0085604F"/>
    <w:rsid w:val="00856621"/>
    <w:rsid w:val="0085665F"/>
    <w:rsid w:val="008568A2"/>
    <w:rsid w:val="00856AA7"/>
    <w:rsid w:val="00856B3D"/>
    <w:rsid w:val="00856E03"/>
    <w:rsid w:val="00856F53"/>
    <w:rsid w:val="00856FFB"/>
    <w:rsid w:val="00857037"/>
    <w:rsid w:val="00857410"/>
    <w:rsid w:val="008574F2"/>
    <w:rsid w:val="0085783A"/>
    <w:rsid w:val="0085799D"/>
    <w:rsid w:val="00857C59"/>
    <w:rsid w:val="00857DBD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D84"/>
    <w:rsid w:val="0086117F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B1A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BA9"/>
    <w:rsid w:val="00865E98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7E9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03"/>
    <w:rsid w:val="00872A1C"/>
    <w:rsid w:val="00872AA9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1BB"/>
    <w:rsid w:val="008753DD"/>
    <w:rsid w:val="00875410"/>
    <w:rsid w:val="008754AE"/>
    <w:rsid w:val="008755AB"/>
    <w:rsid w:val="0087577C"/>
    <w:rsid w:val="00875A0D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28E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19"/>
    <w:rsid w:val="00881EF2"/>
    <w:rsid w:val="00882015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847"/>
    <w:rsid w:val="008829F9"/>
    <w:rsid w:val="00882A38"/>
    <w:rsid w:val="00882A7F"/>
    <w:rsid w:val="00882BC9"/>
    <w:rsid w:val="00882BD8"/>
    <w:rsid w:val="00882FBB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ED"/>
    <w:rsid w:val="008846F3"/>
    <w:rsid w:val="00884A64"/>
    <w:rsid w:val="00885056"/>
    <w:rsid w:val="008850EB"/>
    <w:rsid w:val="00885128"/>
    <w:rsid w:val="0088545E"/>
    <w:rsid w:val="008854EC"/>
    <w:rsid w:val="008857DD"/>
    <w:rsid w:val="00885C9F"/>
    <w:rsid w:val="00885E2C"/>
    <w:rsid w:val="00885F02"/>
    <w:rsid w:val="00886601"/>
    <w:rsid w:val="00886857"/>
    <w:rsid w:val="00886C85"/>
    <w:rsid w:val="00887063"/>
    <w:rsid w:val="008873C8"/>
    <w:rsid w:val="00887515"/>
    <w:rsid w:val="0088755C"/>
    <w:rsid w:val="008876DE"/>
    <w:rsid w:val="00887849"/>
    <w:rsid w:val="00887959"/>
    <w:rsid w:val="0088799A"/>
    <w:rsid w:val="00887AFF"/>
    <w:rsid w:val="00887BE7"/>
    <w:rsid w:val="00887C8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AB6"/>
    <w:rsid w:val="00890B15"/>
    <w:rsid w:val="00890C3C"/>
    <w:rsid w:val="008910EC"/>
    <w:rsid w:val="0089110E"/>
    <w:rsid w:val="00891334"/>
    <w:rsid w:val="0089135C"/>
    <w:rsid w:val="00891A6C"/>
    <w:rsid w:val="00891AC5"/>
    <w:rsid w:val="00891CAF"/>
    <w:rsid w:val="00891D8C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2FEF"/>
    <w:rsid w:val="00893535"/>
    <w:rsid w:val="0089389F"/>
    <w:rsid w:val="008938AA"/>
    <w:rsid w:val="00893973"/>
    <w:rsid w:val="00893C53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4F3A"/>
    <w:rsid w:val="0089500F"/>
    <w:rsid w:val="008952F8"/>
    <w:rsid w:val="008957D3"/>
    <w:rsid w:val="00895D26"/>
    <w:rsid w:val="008960F2"/>
    <w:rsid w:val="00896336"/>
    <w:rsid w:val="008963CB"/>
    <w:rsid w:val="00896418"/>
    <w:rsid w:val="00896477"/>
    <w:rsid w:val="008964BD"/>
    <w:rsid w:val="008966FC"/>
    <w:rsid w:val="00896A00"/>
    <w:rsid w:val="00896A62"/>
    <w:rsid w:val="00896E6D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70D"/>
    <w:rsid w:val="008979BE"/>
    <w:rsid w:val="00897BBF"/>
    <w:rsid w:val="008A005C"/>
    <w:rsid w:val="008A0348"/>
    <w:rsid w:val="008A0432"/>
    <w:rsid w:val="008A06EB"/>
    <w:rsid w:val="008A086F"/>
    <w:rsid w:val="008A08D0"/>
    <w:rsid w:val="008A0982"/>
    <w:rsid w:val="008A0CDA"/>
    <w:rsid w:val="008A122E"/>
    <w:rsid w:val="008A136E"/>
    <w:rsid w:val="008A13D6"/>
    <w:rsid w:val="008A166D"/>
    <w:rsid w:val="008A16B2"/>
    <w:rsid w:val="008A16C2"/>
    <w:rsid w:val="008A18A1"/>
    <w:rsid w:val="008A1A53"/>
    <w:rsid w:val="008A1B3F"/>
    <w:rsid w:val="008A1D2F"/>
    <w:rsid w:val="008A2029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3FA6"/>
    <w:rsid w:val="008A408D"/>
    <w:rsid w:val="008A4168"/>
    <w:rsid w:val="008A4213"/>
    <w:rsid w:val="008A4763"/>
    <w:rsid w:val="008A4B79"/>
    <w:rsid w:val="008A4E57"/>
    <w:rsid w:val="008A56A0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18C"/>
    <w:rsid w:val="008A62D4"/>
    <w:rsid w:val="008A633B"/>
    <w:rsid w:val="008A6674"/>
    <w:rsid w:val="008A6858"/>
    <w:rsid w:val="008A6AD6"/>
    <w:rsid w:val="008A6C52"/>
    <w:rsid w:val="008A6F24"/>
    <w:rsid w:val="008A6F62"/>
    <w:rsid w:val="008A715B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971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3046"/>
    <w:rsid w:val="008B32A7"/>
    <w:rsid w:val="008B3341"/>
    <w:rsid w:val="008B3648"/>
    <w:rsid w:val="008B3810"/>
    <w:rsid w:val="008B3969"/>
    <w:rsid w:val="008B39F6"/>
    <w:rsid w:val="008B3DFE"/>
    <w:rsid w:val="008B4279"/>
    <w:rsid w:val="008B4297"/>
    <w:rsid w:val="008B42E1"/>
    <w:rsid w:val="008B43CB"/>
    <w:rsid w:val="008B440D"/>
    <w:rsid w:val="008B4812"/>
    <w:rsid w:val="008B4816"/>
    <w:rsid w:val="008B4864"/>
    <w:rsid w:val="008B4B26"/>
    <w:rsid w:val="008B4B53"/>
    <w:rsid w:val="008B4BDF"/>
    <w:rsid w:val="008B4FA6"/>
    <w:rsid w:val="008B4FAB"/>
    <w:rsid w:val="008B5290"/>
    <w:rsid w:val="008B5317"/>
    <w:rsid w:val="008B538A"/>
    <w:rsid w:val="008B53A6"/>
    <w:rsid w:val="008B579C"/>
    <w:rsid w:val="008B581D"/>
    <w:rsid w:val="008B5952"/>
    <w:rsid w:val="008B5A7B"/>
    <w:rsid w:val="008B5C7B"/>
    <w:rsid w:val="008B60EE"/>
    <w:rsid w:val="008B6107"/>
    <w:rsid w:val="008B621E"/>
    <w:rsid w:val="008B6559"/>
    <w:rsid w:val="008B6619"/>
    <w:rsid w:val="008B69AC"/>
    <w:rsid w:val="008B6A78"/>
    <w:rsid w:val="008B6E6A"/>
    <w:rsid w:val="008B7133"/>
    <w:rsid w:val="008B721A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3D5"/>
    <w:rsid w:val="008C16BE"/>
    <w:rsid w:val="008C178C"/>
    <w:rsid w:val="008C185A"/>
    <w:rsid w:val="008C1A07"/>
    <w:rsid w:val="008C1B02"/>
    <w:rsid w:val="008C1B2A"/>
    <w:rsid w:val="008C1D1B"/>
    <w:rsid w:val="008C1D50"/>
    <w:rsid w:val="008C1E1B"/>
    <w:rsid w:val="008C1EE7"/>
    <w:rsid w:val="008C1FB6"/>
    <w:rsid w:val="008C200C"/>
    <w:rsid w:val="008C20F0"/>
    <w:rsid w:val="008C26EE"/>
    <w:rsid w:val="008C2974"/>
    <w:rsid w:val="008C30CA"/>
    <w:rsid w:val="008C3496"/>
    <w:rsid w:val="008C3592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5AF"/>
    <w:rsid w:val="008C6656"/>
    <w:rsid w:val="008C691D"/>
    <w:rsid w:val="008C69C0"/>
    <w:rsid w:val="008C6CC2"/>
    <w:rsid w:val="008C6D5D"/>
    <w:rsid w:val="008C6E2F"/>
    <w:rsid w:val="008C6FD7"/>
    <w:rsid w:val="008C701D"/>
    <w:rsid w:val="008C71AE"/>
    <w:rsid w:val="008C7283"/>
    <w:rsid w:val="008C7313"/>
    <w:rsid w:val="008C7518"/>
    <w:rsid w:val="008C755C"/>
    <w:rsid w:val="008C7979"/>
    <w:rsid w:val="008C7B14"/>
    <w:rsid w:val="008C7EE0"/>
    <w:rsid w:val="008C7FCD"/>
    <w:rsid w:val="008D0323"/>
    <w:rsid w:val="008D0439"/>
    <w:rsid w:val="008D060F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70A"/>
    <w:rsid w:val="008D17C8"/>
    <w:rsid w:val="008D1CE6"/>
    <w:rsid w:val="008D1D07"/>
    <w:rsid w:val="008D1D6B"/>
    <w:rsid w:val="008D213B"/>
    <w:rsid w:val="008D2198"/>
    <w:rsid w:val="008D21E1"/>
    <w:rsid w:val="008D23F8"/>
    <w:rsid w:val="008D2612"/>
    <w:rsid w:val="008D27AD"/>
    <w:rsid w:val="008D28F2"/>
    <w:rsid w:val="008D2CB7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475"/>
    <w:rsid w:val="008D76F4"/>
    <w:rsid w:val="008D7820"/>
    <w:rsid w:val="008D7898"/>
    <w:rsid w:val="008D7914"/>
    <w:rsid w:val="008D794B"/>
    <w:rsid w:val="008D79AF"/>
    <w:rsid w:val="008D7C31"/>
    <w:rsid w:val="008D7C77"/>
    <w:rsid w:val="008D7CD8"/>
    <w:rsid w:val="008D7DC4"/>
    <w:rsid w:val="008E014C"/>
    <w:rsid w:val="008E0233"/>
    <w:rsid w:val="008E03B9"/>
    <w:rsid w:val="008E043B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75C"/>
    <w:rsid w:val="008E192B"/>
    <w:rsid w:val="008E199B"/>
    <w:rsid w:val="008E19C4"/>
    <w:rsid w:val="008E1A31"/>
    <w:rsid w:val="008E1A65"/>
    <w:rsid w:val="008E1B17"/>
    <w:rsid w:val="008E1B93"/>
    <w:rsid w:val="008E1C1E"/>
    <w:rsid w:val="008E2081"/>
    <w:rsid w:val="008E2686"/>
    <w:rsid w:val="008E269F"/>
    <w:rsid w:val="008E2845"/>
    <w:rsid w:val="008E294E"/>
    <w:rsid w:val="008E2A7F"/>
    <w:rsid w:val="008E2AAB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7A7"/>
    <w:rsid w:val="008E5802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B06"/>
    <w:rsid w:val="008E7C3D"/>
    <w:rsid w:val="008F002D"/>
    <w:rsid w:val="008F0037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0D7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2C8C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59A"/>
    <w:rsid w:val="008F462B"/>
    <w:rsid w:val="008F4A72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4F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1D2"/>
    <w:rsid w:val="0090331B"/>
    <w:rsid w:val="009035C0"/>
    <w:rsid w:val="00903643"/>
    <w:rsid w:val="00903699"/>
    <w:rsid w:val="009038EC"/>
    <w:rsid w:val="00903943"/>
    <w:rsid w:val="009039A9"/>
    <w:rsid w:val="00903C8E"/>
    <w:rsid w:val="00903D38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C49"/>
    <w:rsid w:val="00904E5D"/>
    <w:rsid w:val="00904F66"/>
    <w:rsid w:val="00904FD9"/>
    <w:rsid w:val="00905015"/>
    <w:rsid w:val="009051BE"/>
    <w:rsid w:val="009051D5"/>
    <w:rsid w:val="009052AB"/>
    <w:rsid w:val="00905485"/>
    <w:rsid w:val="009054B6"/>
    <w:rsid w:val="00905631"/>
    <w:rsid w:val="009056BB"/>
    <w:rsid w:val="00905A89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25"/>
    <w:rsid w:val="00910ED6"/>
    <w:rsid w:val="00910F0A"/>
    <w:rsid w:val="00911273"/>
    <w:rsid w:val="00911498"/>
    <w:rsid w:val="00911C0A"/>
    <w:rsid w:val="00911C49"/>
    <w:rsid w:val="00911DE6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C97"/>
    <w:rsid w:val="00913062"/>
    <w:rsid w:val="00913066"/>
    <w:rsid w:val="009131EC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DC3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0FE"/>
    <w:rsid w:val="009161C9"/>
    <w:rsid w:val="00916320"/>
    <w:rsid w:val="009164C9"/>
    <w:rsid w:val="00916546"/>
    <w:rsid w:val="0091667B"/>
    <w:rsid w:val="00916ABB"/>
    <w:rsid w:val="00916AC7"/>
    <w:rsid w:val="00916C79"/>
    <w:rsid w:val="00916D59"/>
    <w:rsid w:val="00916E12"/>
    <w:rsid w:val="00916E5C"/>
    <w:rsid w:val="009170AD"/>
    <w:rsid w:val="00917441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0AA"/>
    <w:rsid w:val="009213D4"/>
    <w:rsid w:val="009214C7"/>
    <w:rsid w:val="00921563"/>
    <w:rsid w:val="009215F1"/>
    <w:rsid w:val="0092163B"/>
    <w:rsid w:val="00921747"/>
    <w:rsid w:val="0092184E"/>
    <w:rsid w:val="00921A35"/>
    <w:rsid w:val="00921B29"/>
    <w:rsid w:val="00921B71"/>
    <w:rsid w:val="0092200B"/>
    <w:rsid w:val="0092205E"/>
    <w:rsid w:val="0092211A"/>
    <w:rsid w:val="0092229F"/>
    <w:rsid w:val="009226E6"/>
    <w:rsid w:val="00922782"/>
    <w:rsid w:val="009228DE"/>
    <w:rsid w:val="00922ABA"/>
    <w:rsid w:val="00922C34"/>
    <w:rsid w:val="009231B8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B3F"/>
    <w:rsid w:val="00927F6C"/>
    <w:rsid w:val="00930208"/>
    <w:rsid w:val="0093022D"/>
    <w:rsid w:val="0093032A"/>
    <w:rsid w:val="00930348"/>
    <w:rsid w:val="009305CC"/>
    <w:rsid w:val="00930667"/>
    <w:rsid w:val="0093069F"/>
    <w:rsid w:val="009309FC"/>
    <w:rsid w:val="00930BA9"/>
    <w:rsid w:val="009313B9"/>
    <w:rsid w:val="00931423"/>
    <w:rsid w:val="00931796"/>
    <w:rsid w:val="00931B10"/>
    <w:rsid w:val="00931C9B"/>
    <w:rsid w:val="00931FCA"/>
    <w:rsid w:val="00932228"/>
    <w:rsid w:val="00932634"/>
    <w:rsid w:val="00932747"/>
    <w:rsid w:val="009328BD"/>
    <w:rsid w:val="0093299B"/>
    <w:rsid w:val="00932A58"/>
    <w:rsid w:val="00932A96"/>
    <w:rsid w:val="00932AAB"/>
    <w:rsid w:val="00932BFD"/>
    <w:rsid w:val="00932E2D"/>
    <w:rsid w:val="00932F2D"/>
    <w:rsid w:val="00933191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70"/>
    <w:rsid w:val="00933FB6"/>
    <w:rsid w:val="009341E2"/>
    <w:rsid w:val="00934684"/>
    <w:rsid w:val="009347F2"/>
    <w:rsid w:val="00934A52"/>
    <w:rsid w:val="00934F02"/>
    <w:rsid w:val="00934F1B"/>
    <w:rsid w:val="00935053"/>
    <w:rsid w:val="00935063"/>
    <w:rsid w:val="009351C2"/>
    <w:rsid w:val="00935207"/>
    <w:rsid w:val="0093529C"/>
    <w:rsid w:val="00935503"/>
    <w:rsid w:val="0093562E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308"/>
    <w:rsid w:val="00937401"/>
    <w:rsid w:val="009376A0"/>
    <w:rsid w:val="009376F6"/>
    <w:rsid w:val="0093775C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BFE"/>
    <w:rsid w:val="00940DB2"/>
    <w:rsid w:val="0094114C"/>
    <w:rsid w:val="00941378"/>
    <w:rsid w:val="009413FF"/>
    <w:rsid w:val="0094140F"/>
    <w:rsid w:val="009414A9"/>
    <w:rsid w:val="00941726"/>
    <w:rsid w:val="009417C1"/>
    <w:rsid w:val="009418B2"/>
    <w:rsid w:val="009419D1"/>
    <w:rsid w:val="00941A4D"/>
    <w:rsid w:val="00941A60"/>
    <w:rsid w:val="00941ADB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C5"/>
    <w:rsid w:val="00942AE8"/>
    <w:rsid w:val="00942E44"/>
    <w:rsid w:val="00942E4D"/>
    <w:rsid w:val="00942E6D"/>
    <w:rsid w:val="00942EB8"/>
    <w:rsid w:val="009431F3"/>
    <w:rsid w:val="009435D7"/>
    <w:rsid w:val="0094367C"/>
    <w:rsid w:val="009436FB"/>
    <w:rsid w:val="0094372B"/>
    <w:rsid w:val="00943A3E"/>
    <w:rsid w:val="00943AB4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5F97"/>
    <w:rsid w:val="00946066"/>
    <w:rsid w:val="009464F0"/>
    <w:rsid w:val="00946702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363"/>
    <w:rsid w:val="009504F7"/>
    <w:rsid w:val="00950825"/>
    <w:rsid w:val="009509B6"/>
    <w:rsid w:val="00950A03"/>
    <w:rsid w:val="00950B63"/>
    <w:rsid w:val="00950C72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4F0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A74"/>
    <w:rsid w:val="00953EBB"/>
    <w:rsid w:val="00953EFF"/>
    <w:rsid w:val="00954069"/>
    <w:rsid w:val="009540FF"/>
    <w:rsid w:val="00954480"/>
    <w:rsid w:val="009544EA"/>
    <w:rsid w:val="009544F9"/>
    <w:rsid w:val="00954748"/>
    <w:rsid w:val="00954956"/>
    <w:rsid w:val="00954D4A"/>
    <w:rsid w:val="00954F4F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606"/>
    <w:rsid w:val="00957673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9FD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DEC"/>
    <w:rsid w:val="00962E2D"/>
    <w:rsid w:val="00962E54"/>
    <w:rsid w:val="00962E5B"/>
    <w:rsid w:val="00962EEE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5EC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4BF"/>
    <w:rsid w:val="00965517"/>
    <w:rsid w:val="00965543"/>
    <w:rsid w:val="00965659"/>
    <w:rsid w:val="0096569E"/>
    <w:rsid w:val="00965AB7"/>
    <w:rsid w:val="00965BDE"/>
    <w:rsid w:val="00965C32"/>
    <w:rsid w:val="00965D45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D5A"/>
    <w:rsid w:val="00966E1E"/>
    <w:rsid w:val="00966ED1"/>
    <w:rsid w:val="009671C1"/>
    <w:rsid w:val="009672C7"/>
    <w:rsid w:val="00967752"/>
    <w:rsid w:val="009678A1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0C45"/>
    <w:rsid w:val="00970FC6"/>
    <w:rsid w:val="00971596"/>
    <w:rsid w:val="009715BA"/>
    <w:rsid w:val="00971908"/>
    <w:rsid w:val="009719CA"/>
    <w:rsid w:val="00971B20"/>
    <w:rsid w:val="00971D50"/>
    <w:rsid w:val="00971E51"/>
    <w:rsid w:val="0097203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2DEC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1F9"/>
    <w:rsid w:val="0097424E"/>
    <w:rsid w:val="00974322"/>
    <w:rsid w:val="00974470"/>
    <w:rsid w:val="009744C7"/>
    <w:rsid w:val="0097484D"/>
    <w:rsid w:val="00974B54"/>
    <w:rsid w:val="00974B6B"/>
    <w:rsid w:val="00974B9C"/>
    <w:rsid w:val="00974CFF"/>
    <w:rsid w:val="00974D5E"/>
    <w:rsid w:val="00974EC9"/>
    <w:rsid w:val="0097519A"/>
    <w:rsid w:val="00975345"/>
    <w:rsid w:val="009756A6"/>
    <w:rsid w:val="00975737"/>
    <w:rsid w:val="0097574E"/>
    <w:rsid w:val="009757A2"/>
    <w:rsid w:val="009758BC"/>
    <w:rsid w:val="009759B8"/>
    <w:rsid w:val="00975E0F"/>
    <w:rsid w:val="009761EB"/>
    <w:rsid w:val="009762D3"/>
    <w:rsid w:val="00976387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8AD"/>
    <w:rsid w:val="00980CD4"/>
    <w:rsid w:val="00980D1C"/>
    <w:rsid w:val="00980DEB"/>
    <w:rsid w:val="009810AE"/>
    <w:rsid w:val="00981158"/>
    <w:rsid w:val="00981349"/>
    <w:rsid w:val="00981510"/>
    <w:rsid w:val="0098172F"/>
    <w:rsid w:val="0098188A"/>
    <w:rsid w:val="00981B04"/>
    <w:rsid w:val="00981CD0"/>
    <w:rsid w:val="00981CE5"/>
    <w:rsid w:val="00981FED"/>
    <w:rsid w:val="00982009"/>
    <w:rsid w:val="00982559"/>
    <w:rsid w:val="009826A9"/>
    <w:rsid w:val="009826D6"/>
    <w:rsid w:val="00982865"/>
    <w:rsid w:val="00982A1F"/>
    <w:rsid w:val="00982CAE"/>
    <w:rsid w:val="00982F4B"/>
    <w:rsid w:val="0098307D"/>
    <w:rsid w:val="0098329A"/>
    <w:rsid w:val="009834B1"/>
    <w:rsid w:val="009834EA"/>
    <w:rsid w:val="0098357F"/>
    <w:rsid w:val="0098360E"/>
    <w:rsid w:val="00983629"/>
    <w:rsid w:val="009836E1"/>
    <w:rsid w:val="009837C6"/>
    <w:rsid w:val="009839D0"/>
    <w:rsid w:val="00983A97"/>
    <w:rsid w:val="00983BC9"/>
    <w:rsid w:val="00984040"/>
    <w:rsid w:val="00984153"/>
    <w:rsid w:val="009845C7"/>
    <w:rsid w:val="0098475D"/>
    <w:rsid w:val="00984AB1"/>
    <w:rsid w:val="00984AC4"/>
    <w:rsid w:val="00984DFD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00F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108D"/>
    <w:rsid w:val="0099109A"/>
    <w:rsid w:val="00991253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18E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642"/>
    <w:rsid w:val="009937D5"/>
    <w:rsid w:val="00993DE8"/>
    <w:rsid w:val="00993E51"/>
    <w:rsid w:val="00993FB6"/>
    <w:rsid w:val="00993FEE"/>
    <w:rsid w:val="0099404A"/>
    <w:rsid w:val="0099459C"/>
    <w:rsid w:val="00994616"/>
    <w:rsid w:val="00994983"/>
    <w:rsid w:val="00994A61"/>
    <w:rsid w:val="00994B1F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0"/>
    <w:rsid w:val="009A09AC"/>
    <w:rsid w:val="009A0AE2"/>
    <w:rsid w:val="009A0C1B"/>
    <w:rsid w:val="009A1602"/>
    <w:rsid w:val="009A161E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6FF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760"/>
    <w:rsid w:val="009A4A51"/>
    <w:rsid w:val="009A4C73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805"/>
    <w:rsid w:val="009A5932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3EE"/>
    <w:rsid w:val="009B04CE"/>
    <w:rsid w:val="009B0A99"/>
    <w:rsid w:val="009B0A9E"/>
    <w:rsid w:val="009B0D81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67C"/>
    <w:rsid w:val="009B28DE"/>
    <w:rsid w:val="009B29A4"/>
    <w:rsid w:val="009B2BE6"/>
    <w:rsid w:val="009B3040"/>
    <w:rsid w:val="009B31F7"/>
    <w:rsid w:val="009B3267"/>
    <w:rsid w:val="009B3334"/>
    <w:rsid w:val="009B33CB"/>
    <w:rsid w:val="009B36B6"/>
    <w:rsid w:val="009B3A9E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950"/>
    <w:rsid w:val="009B5A40"/>
    <w:rsid w:val="009B5D25"/>
    <w:rsid w:val="009B5FAB"/>
    <w:rsid w:val="009B6228"/>
    <w:rsid w:val="009B630B"/>
    <w:rsid w:val="009B67CA"/>
    <w:rsid w:val="009B6940"/>
    <w:rsid w:val="009B6A31"/>
    <w:rsid w:val="009B6C88"/>
    <w:rsid w:val="009B6CE3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B06"/>
    <w:rsid w:val="009C1D1F"/>
    <w:rsid w:val="009C1EC5"/>
    <w:rsid w:val="009C2116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CEE"/>
    <w:rsid w:val="009C3FBE"/>
    <w:rsid w:val="009C4059"/>
    <w:rsid w:val="009C43B8"/>
    <w:rsid w:val="009C4483"/>
    <w:rsid w:val="009C4890"/>
    <w:rsid w:val="009C49CE"/>
    <w:rsid w:val="009C4A9D"/>
    <w:rsid w:val="009C4D36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16A"/>
    <w:rsid w:val="009C62A3"/>
    <w:rsid w:val="009C6511"/>
    <w:rsid w:val="009C67A5"/>
    <w:rsid w:val="009C6957"/>
    <w:rsid w:val="009C6BCA"/>
    <w:rsid w:val="009C7003"/>
    <w:rsid w:val="009C718F"/>
    <w:rsid w:val="009C71DE"/>
    <w:rsid w:val="009C743B"/>
    <w:rsid w:val="009C74D2"/>
    <w:rsid w:val="009C7593"/>
    <w:rsid w:val="009C7676"/>
    <w:rsid w:val="009C789E"/>
    <w:rsid w:val="009C78C0"/>
    <w:rsid w:val="009C7B75"/>
    <w:rsid w:val="009C7C13"/>
    <w:rsid w:val="009C7CB9"/>
    <w:rsid w:val="009C7D91"/>
    <w:rsid w:val="009C7FD9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09"/>
    <w:rsid w:val="009D15DF"/>
    <w:rsid w:val="009D1829"/>
    <w:rsid w:val="009D1832"/>
    <w:rsid w:val="009D1908"/>
    <w:rsid w:val="009D190C"/>
    <w:rsid w:val="009D241E"/>
    <w:rsid w:val="009D2575"/>
    <w:rsid w:val="009D2690"/>
    <w:rsid w:val="009D290E"/>
    <w:rsid w:val="009D2975"/>
    <w:rsid w:val="009D2B47"/>
    <w:rsid w:val="009D2EE8"/>
    <w:rsid w:val="009D3284"/>
    <w:rsid w:val="009D37C3"/>
    <w:rsid w:val="009D3838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8B6"/>
    <w:rsid w:val="009D5936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7FC"/>
    <w:rsid w:val="009D69B3"/>
    <w:rsid w:val="009D6E8F"/>
    <w:rsid w:val="009D6F4E"/>
    <w:rsid w:val="009D7363"/>
    <w:rsid w:val="009D75E2"/>
    <w:rsid w:val="009D7765"/>
    <w:rsid w:val="009D7E51"/>
    <w:rsid w:val="009E0015"/>
    <w:rsid w:val="009E0118"/>
    <w:rsid w:val="009E016A"/>
    <w:rsid w:val="009E04AE"/>
    <w:rsid w:val="009E06B4"/>
    <w:rsid w:val="009E0843"/>
    <w:rsid w:val="009E0B25"/>
    <w:rsid w:val="009E0B6F"/>
    <w:rsid w:val="009E0C4B"/>
    <w:rsid w:val="009E1095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79D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6A6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70F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53"/>
    <w:rsid w:val="009E6CB6"/>
    <w:rsid w:val="009E6CD9"/>
    <w:rsid w:val="009E6DE6"/>
    <w:rsid w:val="009E6FD5"/>
    <w:rsid w:val="009E7087"/>
    <w:rsid w:val="009E70BC"/>
    <w:rsid w:val="009E71B7"/>
    <w:rsid w:val="009E73EC"/>
    <w:rsid w:val="009E740E"/>
    <w:rsid w:val="009E74C2"/>
    <w:rsid w:val="009E753E"/>
    <w:rsid w:val="009E77B8"/>
    <w:rsid w:val="009E7896"/>
    <w:rsid w:val="009E7B98"/>
    <w:rsid w:val="009E7BA2"/>
    <w:rsid w:val="009E7D4D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D94"/>
    <w:rsid w:val="009F1F90"/>
    <w:rsid w:val="009F1FB6"/>
    <w:rsid w:val="009F22E6"/>
    <w:rsid w:val="009F23EE"/>
    <w:rsid w:val="009F25D3"/>
    <w:rsid w:val="009F27A0"/>
    <w:rsid w:val="009F2CF2"/>
    <w:rsid w:val="009F2E64"/>
    <w:rsid w:val="009F3025"/>
    <w:rsid w:val="009F3450"/>
    <w:rsid w:val="009F345D"/>
    <w:rsid w:val="009F3510"/>
    <w:rsid w:val="009F3669"/>
    <w:rsid w:val="009F3978"/>
    <w:rsid w:val="009F3A8B"/>
    <w:rsid w:val="009F3BFD"/>
    <w:rsid w:val="009F3C36"/>
    <w:rsid w:val="009F3C54"/>
    <w:rsid w:val="009F3CE1"/>
    <w:rsid w:val="009F3E64"/>
    <w:rsid w:val="009F3F35"/>
    <w:rsid w:val="009F427C"/>
    <w:rsid w:val="009F42F6"/>
    <w:rsid w:val="009F4309"/>
    <w:rsid w:val="009F4384"/>
    <w:rsid w:val="009F46DA"/>
    <w:rsid w:val="009F47B9"/>
    <w:rsid w:val="009F4AD4"/>
    <w:rsid w:val="009F4C99"/>
    <w:rsid w:val="009F4CD9"/>
    <w:rsid w:val="009F4F1B"/>
    <w:rsid w:val="009F4F49"/>
    <w:rsid w:val="009F4FED"/>
    <w:rsid w:val="009F5011"/>
    <w:rsid w:val="009F50AC"/>
    <w:rsid w:val="009F544E"/>
    <w:rsid w:val="009F54FF"/>
    <w:rsid w:val="009F5593"/>
    <w:rsid w:val="009F5670"/>
    <w:rsid w:val="009F56AC"/>
    <w:rsid w:val="009F59C1"/>
    <w:rsid w:val="009F5B77"/>
    <w:rsid w:val="009F5C54"/>
    <w:rsid w:val="009F5DF4"/>
    <w:rsid w:val="009F5E21"/>
    <w:rsid w:val="009F6083"/>
    <w:rsid w:val="009F6115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00"/>
    <w:rsid w:val="00A0019F"/>
    <w:rsid w:val="00A00295"/>
    <w:rsid w:val="00A003BD"/>
    <w:rsid w:val="00A00607"/>
    <w:rsid w:val="00A007F6"/>
    <w:rsid w:val="00A00A10"/>
    <w:rsid w:val="00A00A5C"/>
    <w:rsid w:val="00A00C6F"/>
    <w:rsid w:val="00A00CDF"/>
    <w:rsid w:val="00A00E57"/>
    <w:rsid w:val="00A01126"/>
    <w:rsid w:val="00A0112F"/>
    <w:rsid w:val="00A01334"/>
    <w:rsid w:val="00A0138D"/>
    <w:rsid w:val="00A015AA"/>
    <w:rsid w:val="00A018CE"/>
    <w:rsid w:val="00A01C4E"/>
    <w:rsid w:val="00A01D3C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98"/>
    <w:rsid w:val="00A05B13"/>
    <w:rsid w:val="00A05B73"/>
    <w:rsid w:val="00A05B7B"/>
    <w:rsid w:val="00A05E3C"/>
    <w:rsid w:val="00A05E83"/>
    <w:rsid w:val="00A05F44"/>
    <w:rsid w:val="00A06360"/>
    <w:rsid w:val="00A0697D"/>
    <w:rsid w:val="00A06A9A"/>
    <w:rsid w:val="00A06E8A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BD4"/>
    <w:rsid w:val="00A07E56"/>
    <w:rsid w:val="00A100AB"/>
    <w:rsid w:val="00A1011B"/>
    <w:rsid w:val="00A10612"/>
    <w:rsid w:val="00A106B3"/>
    <w:rsid w:val="00A106C4"/>
    <w:rsid w:val="00A107E0"/>
    <w:rsid w:val="00A108D9"/>
    <w:rsid w:val="00A10A26"/>
    <w:rsid w:val="00A10B0D"/>
    <w:rsid w:val="00A10CF9"/>
    <w:rsid w:val="00A10E3E"/>
    <w:rsid w:val="00A10F7A"/>
    <w:rsid w:val="00A11209"/>
    <w:rsid w:val="00A11611"/>
    <w:rsid w:val="00A11843"/>
    <w:rsid w:val="00A11D87"/>
    <w:rsid w:val="00A11E72"/>
    <w:rsid w:val="00A120C6"/>
    <w:rsid w:val="00A1217E"/>
    <w:rsid w:val="00A12324"/>
    <w:rsid w:val="00A1244A"/>
    <w:rsid w:val="00A12B6A"/>
    <w:rsid w:val="00A12DF5"/>
    <w:rsid w:val="00A12E58"/>
    <w:rsid w:val="00A12ED0"/>
    <w:rsid w:val="00A12F91"/>
    <w:rsid w:val="00A12FBA"/>
    <w:rsid w:val="00A12FE8"/>
    <w:rsid w:val="00A13022"/>
    <w:rsid w:val="00A13185"/>
    <w:rsid w:val="00A1324C"/>
    <w:rsid w:val="00A1325A"/>
    <w:rsid w:val="00A134BC"/>
    <w:rsid w:val="00A1361D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83"/>
    <w:rsid w:val="00A155F2"/>
    <w:rsid w:val="00A157B7"/>
    <w:rsid w:val="00A1586D"/>
    <w:rsid w:val="00A15876"/>
    <w:rsid w:val="00A15888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AD4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7DF"/>
    <w:rsid w:val="00A238B7"/>
    <w:rsid w:val="00A2395B"/>
    <w:rsid w:val="00A23C42"/>
    <w:rsid w:val="00A23D14"/>
    <w:rsid w:val="00A23D66"/>
    <w:rsid w:val="00A23FA1"/>
    <w:rsid w:val="00A24097"/>
    <w:rsid w:val="00A24220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231"/>
    <w:rsid w:val="00A26379"/>
    <w:rsid w:val="00A265A5"/>
    <w:rsid w:val="00A2661F"/>
    <w:rsid w:val="00A2683C"/>
    <w:rsid w:val="00A26930"/>
    <w:rsid w:val="00A26950"/>
    <w:rsid w:val="00A26E08"/>
    <w:rsid w:val="00A2700B"/>
    <w:rsid w:val="00A2705D"/>
    <w:rsid w:val="00A277DF"/>
    <w:rsid w:val="00A278F5"/>
    <w:rsid w:val="00A2796B"/>
    <w:rsid w:val="00A27B13"/>
    <w:rsid w:val="00A27B18"/>
    <w:rsid w:val="00A27E57"/>
    <w:rsid w:val="00A27FCB"/>
    <w:rsid w:val="00A30024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4FF3"/>
    <w:rsid w:val="00A35027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B8D"/>
    <w:rsid w:val="00A36D3E"/>
    <w:rsid w:val="00A36E3D"/>
    <w:rsid w:val="00A3706A"/>
    <w:rsid w:val="00A3748C"/>
    <w:rsid w:val="00A37519"/>
    <w:rsid w:val="00A377D4"/>
    <w:rsid w:val="00A3782C"/>
    <w:rsid w:val="00A37AFB"/>
    <w:rsid w:val="00A37F81"/>
    <w:rsid w:val="00A40082"/>
    <w:rsid w:val="00A401FD"/>
    <w:rsid w:val="00A4045E"/>
    <w:rsid w:val="00A404D7"/>
    <w:rsid w:val="00A404E3"/>
    <w:rsid w:val="00A4094D"/>
    <w:rsid w:val="00A40B63"/>
    <w:rsid w:val="00A40EB2"/>
    <w:rsid w:val="00A40FFD"/>
    <w:rsid w:val="00A410A4"/>
    <w:rsid w:val="00A410CB"/>
    <w:rsid w:val="00A41195"/>
    <w:rsid w:val="00A412DA"/>
    <w:rsid w:val="00A412F3"/>
    <w:rsid w:val="00A413A5"/>
    <w:rsid w:val="00A41627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DA0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3E7D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D40"/>
    <w:rsid w:val="00A46E78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2B"/>
    <w:rsid w:val="00A478A2"/>
    <w:rsid w:val="00A47A65"/>
    <w:rsid w:val="00A47CB4"/>
    <w:rsid w:val="00A47F5E"/>
    <w:rsid w:val="00A501B9"/>
    <w:rsid w:val="00A50824"/>
    <w:rsid w:val="00A508A7"/>
    <w:rsid w:val="00A508BF"/>
    <w:rsid w:val="00A5099C"/>
    <w:rsid w:val="00A50BC7"/>
    <w:rsid w:val="00A50C58"/>
    <w:rsid w:val="00A50EAA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A0F"/>
    <w:rsid w:val="00A52D68"/>
    <w:rsid w:val="00A52E9C"/>
    <w:rsid w:val="00A532C6"/>
    <w:rsid w:val="00A5351C"/>
    <w:rsid w:val="00A53AE4"/>
    <w:rsid w:val="00A53CC6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737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114"/>
    <w:rsid w:val="00A60227"/>
    <w:rsid w:val="00A60306"/>
    <w:rsid w:val="00A60D89"/>
    <w:rsid w:val="00A60E0C"/>
    <w:rsid w:val="00A60E92"/>
    <w:rsid w:val="00A60FD1"/>
    <w:rsid w:val="00A6106C"/>
    <w:rsid w:val="00A6111E"/>
    <w:rsid w:val="00A6143D"/>
    <w:rsid w:val="00A6146A"/>
    <w:rsid w:val="00A61598"/>
    <w:rsid w:val="00A6160E"/>
    <w:rsid w:val="00A6167A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2C06"/>
    <w:rsid w:val="00A630BE"/>
    <w:rsid w:val="00A6364A"/>
    <w:rsid w:val="00A6372E"/>
    <w:rsid w:val="00A6385E"/>
    <w:rsid w:val="00A63A17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5A9"/>
    <w:rsid w:val="00A6566B"/>
    <w:rsid w:val="00A657A1"/>
    <w:rsid w:val="00A65860"/>
    <w:rsid w:val="00A659BD"/>
    <w:rsid w:val="00A65B0D"/>
    <w:rsid w:val="00A65B4F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5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D7F"/>
    <w:rsid w:val="00A75F7C"/>
    <w:rsid w:val="00A7608B"/>
    <w:rsid w:val="00A760B5"/>
    <w:rsid w:val="00A7620D"/>
    <w:rsid w:val="00A762E2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1FC0"/>
    <w:rsid w:val="00A8218E"/>
    <w:rsid w:val="00A8253F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3EC"/>
    <w:rsid w:val="00A845EE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5DD6"/>
    <w:rsid w:val="00A8626B"/>
    <w:rsid w:val="00A8630C"/>
    <w:rsid w:val="00A86800"/>
    <w:rsid w:val="00A86D1F"/>
    <w:rsid w:val="00A86D94"/>
    <w:rsid w:val="00A86D9F"/>
    <w:rsid w:val="00A87110"/>
    <w:rsid w:val="00A87360"/>
    <w:rsid w:val="00A87492"/>
    <w:rsid w:val="00A8759F"/>
    <w:rsid w:val="00A875B2"/>
    <w:rsid w:val="00A8767F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EE8"/>
    <w:rsid w:val="00A87F38"/>
    <w:rsid w:val="00A87FED"/>
    <w:rsid w:val="00A900A4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2FE9"/>
    <w:rsid w:val="00A9311B"/>
    <w:rsid w:val="00A93292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45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6FC8"/>
    <w:rsid w:val="00A97285"/>
    <w:rsid w:val="00A975E6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1A7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8E6"/>
    <w:rsid w:val="00AA4C6B"/>
    <w:rsid w:val="00AA4FE6"/>
    <w:rsid w:val="00AA50C0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879"/>
    <w:rsid w:val="00AA79A6"/>
    <w:rsid w:val="00AB0388"/>
    <w:rsid w:val="00AB03E0"/>
    <w:rsid w:val="00AB040D"/>
    <w:rsid w:val="00AB0AEF"/>
    <w:rsid w:val="00AB0BD5"/>
    <w:rsid w:val="00AB0E32"/>
    <w:rsid w:val="00AB106A"/>
    <w:rsid w:val="00AB1687"/>
    <w:rsid w:val="00AB1ABD"/>
    <w:rsid w:val="00AB1B54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9F8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E64"/>
    <w:rsid w:val="00AB3F98"/>
    <w:rsid w:val="00AB41D5"/>
    <w:rsid w:val="00AB41F5"/>
    <w:rsid w:val="00AB4277"/>
    <w:rsid w:val="00AB435C"/>
    <w:rsid w:val="00AB43C5"/>
    <w:rsid w:val="00AB450C"/>
    <w:rsid w:val="00AB47F6"/>
    <w:rsid w:val="00AB491B"/>
    <w:rsid w:val="00AB4995"/>
    <w:rsid w:val="00AB4A16"/>
    <w:rsid w:val="00AB4AB8"/>
    <w:rsid w:val="00AB4BFF"/>
    <w:rsid w:val="00AB4EC8"/>
    <w:rsid w:val="00AB501C"/>
    <w:rsid w:val="00AB50B4"/>
    <w:rsid w:val="00AB52B3"/>
    <w:rsid w:val="00AB555A"/>
    <w:rsid w:val="00AB565B"/>
    <w:rsid w:val="00AB5CA5"/>
    <w:rsid w:val="00AB5CEC"/>
    <w:rsid w:val="00AB5DA3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641"/>
    <w:rsid w:val="00AC072C"/>
    <w:rsid w:val="00AC0894"/>
    <w:rsid w:val="00AC08EB"/>
    <w:rsid w:val="00AC0972"/>
    <w:rsid w:val="00AC099E"/>
    <w:rsid w:val="00AC09CF"/>
    <w:rsid w:val="00AC0A76"/>
    <w:rsid w:val="00AC0AB6"/>
    <w:rsid w:val="00AC0D50"/>
    <w:rsid w:val="00AC0DB7"/>
    <w:rsid w:val="00AC0E58"/>
    <w:rsid w:val="00AC0FD1"/>
    <w:rsid w:val="00AC134C"/>
    <w:rsid w:val="00AC1437"/>
    <w:rsid w:val="00AC1478"/>
    <w:rsid w:val="00AC17E0"/>
    <w:rsid w:val="00AC18E7"/>
    <w:rsid w:val="00AC1903"/>
    <w:rsid w:val="00AC1984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832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0D"/>
    <w:rsid w:val="00AC5259"/>
    <w:rsid w:val="00AC528A"/>
    <w:rsid w:val="00AC5451"/>
    <w:rsid w:val="00AC5497"/>
    <w:rsid w:val="00AC5505"/>
    <w:rsid w:val="00AC58B8"/>
    <w:rsid w:val="00AC5A50"/>
    <w:rsid w:val="00AC5F70"/>
    <w:rsid w:val="00AC6031"/>
    <w:rsid w:val="00AC609E"/>
    <w:rsid w:val="00AC63C0"/>
    <w:rsid w:val="00AC6866"/>
    <w:rsid w:val="00AC6BE9"/>
    <w:rsid w:val="00AC6CE3"/>
    <w:rsid w:val="00AC6E0E"/>
    <w:rsid w:val="00AC6E6B"/>
    <w:rsid w:val="00AC6F5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0C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39F"/>
    <w:rsid w:val="00AD19AD"/>
    <w:rsid w:val="00AD1B43"/>
    <w:rsid w:val="00AD1DB9"/>
    <w:rsid w:val="00AD2674"/>
    <w:rsid w:val="00AD26AA"/>
    <w:rsid w:val="00AD2735"/>
    <w:rsid w:val="00AD281C"/>
    <w:rsid w:val="00AD2820"/>
    <w:rsid w:val="00AD2A67"/>
    <w:rsid w:val="00AD2EB0"/>
    <w:rsid w:val="00AD2EFE"/>
    <w:rsid w:val="00AD3040"/>
    <w:rsid w:val="00AD317D"/>
    <w:rsid w:val="00AD31AE"/>
    <w:rsid w:val="00AD32DF"/>
    <w:rsid w:val="00AD33AD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35C"/>
    <w:rsid w:val="00AD4517"/>
    <w:rsid w:val="00AD4727"/>
    <w:rsid w:val="00AD474F"/>
    <w:rsid w:val="00AD4B10"/>
    <w:rsid w:val="00AD4BC2"/>
    <w:rsid w:val="00AD4BE5"/>
    <w:rsid w:val="00AD4DDC"/>
    <w:rsid w:val="00AD4E81"/>
    <w:rsid w:val="00AD4FE6"/>
    <w:rsid w:val="00AD5106"/>
    <w:rsid w:val="00AD51B6"/>
    <w:rsid w:val="00AD550D"/>
    <w:rsid w:val="00AD5751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AA"/>
    <w:rsid w:val="00AD5CF2"/>
    <w:rsid w:val="00AD5F7F"/>
    <w:rsid w:val="00AD6036"/>
    <w:rsid w:val="00AD6038"/>
    <w:rsid w:val="00AD640F"/>
    <w:rsid w:val="00AD6442"/>
    <w:rsid w:val="00AD66AA"/>
    <w:rsid w:val="00AD67A5"/>
    <w:rsid w:val="00AD729C"/>
    <w:rsid w:val="00AD72CA"/>
    <w:rsid w:val="00AD7313"/>
    <w:rsid w:val="00AD74DB"/>
    <w:rsid w:val="00AD76C5"/>
    <w:rsid w:val="00AD76D4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1ADB"/>
    <w:rsid w:val="00AE1BE5"/>
    <w:rsid w:val="00AE2266"/>
    <w:rsid w:val="00AE245B"/>
    <w:rsid w:val="00AE2968"/>
    <w:rsid w:val="00AE29E0"/>
    <w:rsid w:val="00AE2C19"/>
    <w:rsid w:val="00AE2CDE"/>
    <w:rsid w:val="00AE2E9D"/>
    <w:rsid w:val="00AE2F28"/>
    <w:rsid w:val="00AE2F43"/>
    <w:rsid w:val="00AE2FEB"/>
    <w:rsid w:val="00AE30B3"/>
    <w:rsid w:val="00AE33C6"/>
    <w:rsid w:val="00AE3469"/>
    <w:rsid w:val="00AE35F2"/>
    <w:rsid w:val="00AE3610"/>
    <w:rsid w:val="00AE37C9"/>
    <w:rsid w:val="00AE37DB"/>
    <w:rsid w:val="00AE38ED"/>
    <w:rsid w:val="00AE3944"/>
    <w:rsid w:val="00AE395A"/>
    <w:rsid w:val="00AE3977"/>
    <w:rsid w:val="00AE447A"/>
    <w:rsid w:val="00AE44C7"/>
    <w:rsid w:val="00AE4500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44B"/>
    <w:rsid w:val="00AE677C"/>
    <w:rsid w:val="00AE688E"/>
    <w:rsid w:val="00AE68A6"/>
    <w:rsid w:val="00AE6960"/>
    <w:rsid w:val="00AE69A8"/>
    <w:rsid w:val="00AE6EBA"/>
    <w:rsid w:val="00AE700E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9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CB7"/>
    <w:rsid w:val="00AF1DC2"/>
    <w:rsid w:val="00AF237E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3D"/>
    <w:rsid w:val="00AF33B8"/>
    <w:rsid w:val="00AF370C"/>
    <w:rsid w:val="00AF39E5"/>
    <w:rsid w:val="00AF3F7C"/>
    <w:rsid w:val="00AF3F7E"/>
    <w:rsid w:val="00AF3FE8"/>
    <w:rsid w:val="00AF427A"/>
    <w:rsid w:val="00AF4411"/>
    <w:rsid w:val="00AF444F"/>
    <w:rsid w:val="00AF459B"/>
    <w:rsid w:val="00AF4E6C"/>
    <w:rsid w:val="00AF5021"/>
    <w:rsid w:val="00AF514C"/>
    <w:rsid w:val="00AF54CF"/>
    <w:rsid w:val="00AF5878"/>
    <w:rsid w:val="00AF58C8"/>
    <w:rsid w:val="00AF59DF"/>
    <w:rsid w:val="00AF59F8"/>
    <w:rsid w:val="00AF5A29"/>
    <w:rsid w:val="00AF5A57"/>
    <w:rsid w:val="00AF5B75"/>
    <w:rsid w:val="00AF5D7E"/>
    <w:rsid w:val="00AF5DBA"/>
    <w:rsid w:val="00AF604F"/>
    <w:rsid w:val="00AF61AC"/>
    <w:rsid w:val="00AF688D"/>
    <w:rsid w:val="00AF6A64"/>
    <w:rsid w:val="00AF6A7A"/>
    <w:rsid w:val="00AF6D43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74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DA8"/>
    <w:rsid w:val="00B02F89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677"/>
    <w:rsid w:val="00B05735"/>
    <w:rsid w:val="00B0579C"/>
    <w:rsid w:val="00B057D0"/>
    <w:rsid w:val="00B0586F"/>
    <w:rsid w:val="00B05948"/>
    <w:rsid w:val="00B05964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2C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63E"/>
    <w:rsid w:val="00B10DA2"/>
    <w:rsid w:val="00B10E2E"/>
    <w:rsid w:val="00B10E89"/>
    <w:rsid w:val="00B1102A"/>
    <w:rsid w:val="00B1120D"/>
    <w:rsid w:val="00B1126C"/>
    <w:rsid w:val="00B1144D"/>
    <w:rsid w:val="00B1155E"/>
    <w:rsid w:val="00B11A08"/>
    <w:rsid w:val="00B11AD9"/>
    <w:rsid w:val="00B11B8D"/>
    <w:rsid w:val="00B11C8E"/>
    <w:rsid w:val="00B11EC8"/>
    <w:rsid w:val="00B12018"/>
    <w:rsid w:val="00B12152"/>
    <w:rsid w:val="00B12180"/>
    <w:rsid w:val="00B122F4"/>
    <w:rsid w:val="00B12549"/>
    <w:rsid w:val="00B12794"/>
    <w:rsid w:val="00B12B0C"/>
    <w:rsid w:val="00B12B78"/>
    <w:rsid w:val="00B12B79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6D8"/>
    <w:rsid w:val="00B1485C"/>
    <w:rsid w:val="00B14908"/>
    <w:rsid w:val="00B149A3"/>
    <w:rsid w:val="00B149CD"/>
    <w:rsid w:val="00B14C04"/>
    <w:rsid w:val="00B14C3F"/>
    <w:rsid w:val="00B14C71"/>
    <w:rsid w:val="00B14CF4"/>
    <w:rsid w:val="00B1508F"/>
    <w:rsid w:val="00B1509F"/>
    <w:rsid w:val="00B150EC"/>
    <w:rsid w:val="00B1513F"/>
    <w:rsid w:val="00B151BB"/>
    <w:rsid w:val="00B153F3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73"/>
    <w:rsid w:val="00B168D9"/>
    <w:rsid w:val="00B169DE"/>
    <w:rsid w:val="00B16A28"/>
    <w:rsid w:val="00B16B70"/>
    <w:rsid w:val="00B16F2E"/>
    <w:rsid w:val="00B174CA"/>
    <w:rsid w:val="00B175B5"/>
    <w:rsid w:val="00B17776"/>
    <w:rsid w:val="00B178EB"/>
    <w:rsid w:val="00B17916"/>
    <w:rsid w:val="00B17A00"/>
    <w:rsid w:val="00B17C10"/>
    <w:rsid w:val="00B17C27"/>
    <w:rsid w:val="00B17D01"/>
    <w:rsid w:val="00B17D23"/>
    <w:rsid w:val="00B17E18"/>
    <w:rsid w:val="00B2003F"/>
    <w:rsid w:val="00B201FA"/>
    <w:rsid w:val="00B20222"/>
    <w:rsid w:val="00B2047E"/>
    <w:rsid w:val="00B205B0"/>
    <w:rsid w:val="00B2060B"/>
    <w:rsid w:val="00B2062D"/>
    <w:rsid w:val="00B20654"/>
    <w:rsid w:val="00B2076B"/>
    <w:rsid w:val="00B2081B"/>
    <w:rsid w:val="00B208F2"/>
    <w:rsid w:val="00B20983"/>
    <w:rsid w:val="00B209EC"/>
    <w:rsid w:val="00B20BAE"/>
    <w:rsid w:val="00B214C2"/>
    <w:rsid w:val="00B214E9"/>
    <w:rsid w:val="00B21811"/>
    <w:rsid w:val="00B21D86"/>
    <w:rsid w:val="00B21EE3"/>
    <w:rsid w:val="00B2208E"/>
    <w:rsid w:val="00B22093"/>
    <w:rsid w:val="00B220BA"/>
    <w:rsid w:val="00B222C9"/>
    <w:rsid w:val="00B225EF"/>
    <w:rsid w:val="00B2282D"/>
    <w:rsid w:val="00B22933"/>
    <w:rsid w:val="00B2295D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FB4"/>
    <w:rsid w:val="00B2505F"/>
    <w:rsid w:val="00B25131"/>
    <w:rsid w:val="00B25478"/>
    <w:rsid w:val="00B255BC"/>
    <w:rsid w:val="00B255C2"/>
    <w:rsid w:val="00B25667"/>
    <w:rsid w:val="00B256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01F"/>
    <w:rsid w:val="00B2788B"/>
    <w:rsid w:val="00B27AE8"/>
    <w:rsid w:val="00B27B05"/>
    <w:rsid w:val="00B27B2F"/>
    <w:rsid w:val="00B27B62"/>
    <w:rsid w:val="00B27CE9"/>
    <w:rsid w:val="00B27EDB"/>
    <w:rsid w:val="00B27FAD"/>
    <w:rsid w:val="00B27FAE"/>
    <w:rsid w:val="00B3000E"/>
    <w:rsid w:val="00B3024C"/>
    <w:rsid w:val="00B30484"/>
    <w:rsid w:val="00B3048A"/>
    <w:rsid w:val="00B30517"/>
    <w:rsid w:val="00B3052B"/>
    <w:rsid w:val="00B30734"/>
    <w:rsid w:val="00B3097C"/>
    <w:rsid w:val="00B30A24"/>
    <w:rsid w:val="00B30CA7"/>
    <w:rsid w:val="00B30CF7"/>
    <w:rsid w:val="00B31057"/>
    <w:rsid w:val="00B314EF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9B8"/>
    <w:rsid w:val="00B32A8F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3FBD"/>
    <w:rsid w:val="00B34030"/>
    <w:rsid w:val="00B3406C"/>
    <w:rsid w:val="00B341A0"/>
    <w:rsid w:val="00B34269"/>
    <w:rsid w:val="00B34363"/>
    <w:rsid w:val="00B34375"/>
    <w:rsid w:val="00B345F9"/>
    <w:rsid w:val="00B346F1"/>
    <w:rsid w:val="00B3475E"/>
    <w:rsid w:val="00B34A64"/>
    <w:rsid w:val="00B34B90"/>
    <w:rsid w:val="00B34EA4"/>
    <w:rsid w:val="00B34EC6"/>
    <w:rsid w:val="00B3504E"/>
    <w:rsid w:val="00B3519F"/>
    <w:rsid w:val="00B35624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B0A"/>
    <w:rsid w:val="00B36FB2"/>
    <w:rsid w:val="00B37040"/>
    <w:rsid w:val="00B37061"/>
    <w:rsid w:val="00B373B7"/>
    <w:rsid w:val="00B376F8"/>
    <w:rsid w:val="00B3772A"/>
    <w:rsid w:val="00B3772D"/>
    <w:rsid w:val="00B377A2"/>
    <w:rsid w:val="00B3781C"/>
    <w:rsid w:val="00B37AE5"/>
    <w:rsid w:val="00B37CEC"/>
    <w:rsid w:val="00B37DC9"/>
    <w:rsid w:val="00B400B7"/>
    <w:rsid w:val="00B40176"/>
    <w:rsid w:val="00B402D9"/>
    <w:rsid w:val="00B403A3"/>
    <w:rsid w:val="00B4047F"/>
    <w:rsid w:val="00B4048D"/>
    <w:rsid w:val="00B409BD"/>
    <w:rsid w:val="00B40C6C"/>
    <w:rsid w:val="00B40E94"/>
    <w:rsid w:val="00B40EFD"/>
    <w:rsid w:val="00B410F1"/>
    <w:rsid w:val="00B411F9"/>
    <w:rsid w:val="00B41488"/>
    <w:rsid w:val="00B4168F"/>
    <w:rsid w:val="00B417B6"/>
    <w:rsid w:val="00B419B5"/>
    <w:rsid w:val="00B41DE6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0F9"/>
    <w:rsid w:val="00B4414F"/>
    <w:rsid w:val="00B44533"/>
    <w:rsid w:val="00B445D7"/>
    <w:rsid w:val="00B449C7"/>
    <w:rsid w:val="00B449CD"/>
    <w:rsid w:val="00B44E45"/>
    <w:rsid w:val="00B44E82"/>
    <w:rsid w:val="00B45145"/>
    <w:rsid w:val="00B4514B"/>
    <w:rsid w:val="00B45197"/>
    <w:rsid w:val="00B45396"/>
    <w:rsid w:val="00B45436"/>
    <w:rsid w:val="00B4549B"/>
    <w:rsid w:val="00B45626"/>
    <w:rsid w:val="00B45846"/>
    <w:rsid w:val="00B45994"/>
    <w:rsid w:val="00B45C51"/>
    <w:rsid w:val="00B45FFF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1DC1"/>
    <w:rsid w:val="00B522BA"/>
    <w:rsid w:val="00B525C3"/>
    <w:rsid w:val="00B525DA"/>
    <w:rsid w:val="00B52830"/>
    <w:rsid w:val="00B528F3"/>
    <w:rsid w:val="00B52B0A"/>
    <w:rsid w:val="00B52BA6"/>
    <w:rsid w:val="00B52BBA"/>
    <w:rsid w:val="00B531BC"/>
    <w:rsid w:val="00B531DA"/>
    <w:rsid w:val="00B534CC"/>
    <w:rsid w:val="00B5373F"/>
    <w:rsid w:val="00B537D0"/>
    <w:rsid w:val="00B538D8"/>
    <w:rsid w:val="00B538E8"/>
    <w:rsid w:val="00B53A3D"/>
    <w:rsid w:val="00B53AA9"/>
    <w:rsid w:val="00B53CFA"/>
    <w:rsid w:val="00B53D71"/>
    <w:rsid w:val="00B53E4D"/>
    <w:rsid w:val="00B53EE5"/>
    <w:rsid w:val="00B54291"/>
    <w:rsid w:val="00B5436B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7BE"/>
    <w:rsid w:val="00B55801"/>
    <w:rsid w:val="00B5585D"/>
    <w:rsid w:val="00B55891"/>
    <w:rsid w:val="00B55CE3"/>
    <w:rsid w:val="00B56334"/>
    <w:rsid w:val="00B56C3A"/>
    <w:rsid w:val="00B56C6F"/>
    <w:rsid w:val="00B56FDC"/>
    <w:rsid w:val="00B5711C"/>
    <w:rsid w:val="00B57187"/>
    <w:rsid w:val="00B571C8"/>
    <w:rsid w:val="00B57361"/>
    <w:rsid w:val="00B574B6"/>
    <w:rsid w:val="00B57FD1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29B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E30"/>
    <w:rsid w:val="00B63F84"/>
    <w:rsid w:val="00B640F3"/>
    <w:rsid w:val="00B641CF"/>
    <w:rsid w:val="00B642ED"/>
    <w:rsid w:val="00B645BA"/>
    <w:rsid w:val="00B645DC"/>
    <w:rsid w:val="00B648A3"/>
    <w:rsid w:val="00B64915"/>
    <w:rsid w:val="00B64A84"/>
    <w:rsid w:val="00B64C29"/>
    <w:rsid w:val="00B64C32"/>
    <w:rsid w:val="00B64EED"/>
    <w:rsid w:val="00B6505F"/>
    <w:rsid w:val="00B65070"/>
    <w:rsid w:val="00B65234"/>
    <w:rsid w:val="00B652F0"/>
    <w:rsid w:val="00B65301"/>
    <w:rsid w:val="00B6599C"/>
    <w:rsid w:val="00B65CEF"/>
    <w:rsid w:val="00B65DEC"/>
    <w:rsid w:val="00B65F14"/>
    <w:rsid w:val="00B65FF9"/>
    <w:rsid w:val="00B6631C"/>
    <w:rsid w:val="00B66422"/>
    <w:rsid w:val="00B66614"/>
    <w:rsid w:val="00B66657"/>
    <w:rsid w:val="00B668E6"/>
    <w:rsid w:val="00B66B50"/>
    <w:rsid w:val="00B66DE3"/>
    <w:rsid w:val="00B66F2E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2D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D8D"/>
    <w:rsid w:val="00B71E62"/>
    <w:rsid w:val="00B71EE6"/>
    <w:rsid w:val="00B71F89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59"/>
    <w:rsid w:val="00B72D68"/>
    <w:rsid w:val="00B735D0"/>
    <w:rsid w:val="00B737A6"/>
    <w:rsid w:val="00B737DA"/>
    <w:rsid w:val="00B73A2D"/>
    <w:rsid w:val="00B73A48"/>
    <w:rsid w:val="00B73B1F"/>
    <w:rsid w:val="00B73B35"/>
    <w:rsid w:val="00B73B91"/>
    <w:rsid w:val="00B73BD2"/>
    <w:rsid w:val="00B73BD5"/>
    <w:rsid w:val="00B73C14"/>
    <w:rsid w:val="00B73CC8"/>
    <w:rsid w:val="00B73D49"/>
    <w:rsid w:val="00B73DFF"/>
    <w:rsid w:val="00B73E46"/>
    <w:rsid w:val="00B73E69"/>
    <w:rsid w:val="00B73F90"/>
    <w:rsid w:val="00B73FFB"/>
    <w:rsid w:val="00B74120"/>
    <w:rsid w:val="00B74207"/>
    <w:rsid w:val="00B74340"/>
    <w:rsid w:val="00B74457"/>
    <w:rsid w:val="00B745A9"/>
    <w:rsid w:val="00B746E2"/>
    <w:rsid w:val="00B74745"/>
    <w:rsid w:val="00B74A32"/>
    <w:rsid w:val="00B74B46"/>
    <w:rsid w:val="00B74D77"/>
    <w:rsid w:val="00B752B0"/>
    <w:rsid w:val="00B75358"/>
    <w:rsid w:val="00B754F2"/>
    <w:rsid w:val="00B756F5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AE9"/>
    <w:rsid w:val="00B76BBF"/>
    <w:rsid w:val="00B76D4B"/>
    <w:rsid w:val="00B76D81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BCA"/>
    <w:rsid w:val="00B82D00"/>
    <w:rsid w:val="00B82D47"/>
    <w:rsid w:val="00B82D4D"/>
    <w:rsid w:val="00B82DC4"/>
    <w:rsid w:val="00B82F11"/>
    <w:rsid w:val="00B82F5A"/>
    <w:rsid w:val="00B834FA"/>
    <w:rsid w:val="00B83520"/>
    <w:rsid w:val="00B83963"/>
    <w:rsid w:val="00B83DBC"/>
    <w:rsid w:val="00B83F6D"/>
    <w:rsid w:val="00B83F84"/>
    <w:rsid w:val="00B8432E"/>
    <w:rsid w:val="00B845D8"/>
    <w:rsid w:val="00B847B7"/>
    <w:rsid w:val="00B849C0"/>
    <w:rsid w:val="00B84AE6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1C0"/>
    <w:rsid w:val="00B872D6"/>
    <w:rsid w:val="00B873DB"/>
    <w:rsid w:val="00B877B3"/>
    <w:rsid w:val="00B8788C"/>
    <w:rsid w:val="00B87EAA"/>
    <w:rsid w:val="00B87FE0"/>
    <w:rsid w:val="00B90041"/>
    <w:rsid w:val="00B905E6"/>
    <w:rsid w:val="00B906A2"/>
    <w:rsid w:val="00B90867"/>
    <w:rsid w:val="00B90B47"/>
    <w:rsid w:val="00B90E1A"/>
    <w:rsid w:val="00B90E48"/>
    <w:rsid w:val="00B9102E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8E7"/>
    <w:rsid w:val="00B91AB1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2C60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12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4B5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272"/>
    <w:rsid w:val="00B97367"/>
    <w:rsid w:val="00B97564"/>
    <w:rsid w:val="00B977A9"/>
    <w:rsid w:val="00B97839"/>
    <w:rsid w:val="00B9788F"/>
    <w:rsid w:val="00B97A9B"/>
    <w:rsid w:val="00B97AB0"/>
    <w:rsid w:val="00B97CCF"/>
    <w:rsid w:val="00B97E4B"/>
    <w:rsid w:val="00BA000F"/>
    <w:rsid w:val="00BA027B"/>
    <w:rsid w:val="00BA0350"/>
    <w:rsid w:val="00BA03BC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1F46"/>
    <w:rsid w:val="00BA211D"/>
    <w:rsid w:val="00BA222E"/>
    <w:rsid w:val="00BA2713"/>
    <w:rsid w:val="00BA2B01"/>
    <w:rsid w:val="00BA2B11"/>
    <w:rsid w:val="00BA2BE3"/>
    <w:rsid w:val="00BA2DD0"/>
    <w:rsid w:val="00BA2E35"/>
    <w:rsid w:val="00BA365E"/>
    <w:rsid w:val="00BA3727"/>
    <w:rsid w:val="00BA37B4"/>
    <w:rsid w:val="00BA3834"/>
    <w:rsid w:val="00BA3D64"/>
    <w:rsid w:val="00BA3E5C"/>
    <w:rsid w:val="00BA3E92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8D2"/>
    <w:rsid w:val="00BA59EA"/>
    <w:rsid w:val="00BA59F8"/>
    <w:rsid w:val="00BA5B83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D32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3"/>
    <w:rsid w:val="00BB0C6A"/>
    <w:rsid w:val="00BB0E87"/>
    <w:rsid w:val="00BB0F75"/>
    <w:rsid w:val="00BB0FC5"/>
    <w:rsid w:val="00BB10DE"/>
    <w:rsid w:val="00BB1128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BCC"/>
    <w:rsid w:val="00BB2E1E"/>
    <w:rsid w:val="00BB31B9"/>
    <w:rsid w:val="00BB3259"/>
    <w:rsid w:val="00BB349F"/>
    <w:rsid w:val="00BB35CB"/>
    <w:rsid w:val="00BB3640"/>
    <w:rsid w:val="00BB3765"/>
    <w:rsid w:val="00BB3AB1"/>
    <w:rsid w:val="00BB3BA7"/>
    <w:rsid w:val="00BB3BAD"/>
    <w:rsid w:val="00BB3CBB"/>
    <w:rsid w:val="00BB3E2B"/>
    <w:rsid w:val="00BB3E7D"/>
    <w:rsid w:val="00BB3F11"/>
    <w:rsid w:val="00BB4213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1C3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1"/>
    <w:rsid w:val="00BB6DDF"/>
    <w:rsid w:val="00BB6F2E"/>
    <w:rsid w:val="00BB6FFD"/>
    <w:rsid w:val="00BB7057"/>
    <w:rsid w:val="00BB722B"/>
    <w:rsid w:val="00BB72C9"/>
    <w:rsid w:val="00BB73AA"/>
    <w:rsid w:val="00BB78C0"/>
    <w:rsid w:val="00BB7902"/>
    <w:rsid w:val="00BB7CCA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179"/>
    <w:rsid w:val="00BC1795"/>
    <w:rsid w:val="00BC17CF"/>
    <w:rsid w:val="00BC18D5"/>
    <w:rsid w:val="00BC1A35"/>
    <w:rsid w:val="00BC1D65"/>
    <w:rsid w:val="00BC20D7"/>
    <w:rsid w:val="00BC2101"/>
    <w:rsid w:val="00BC2174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DEA"/>
    <w:rsid w:val="00BC5E32"/>
    <w:rsid w:val="00BC5E3C"/>
    <w:rsid w:val="00BC5E9B"/>
    <w:rsid w:val="00BC64E9"/>
    <w:rsid w:val="00BC652B"/>
    <w:rsid w:val="00BC6641"/>
    <w:rsid w:val="00BC6895"/>
    <w:rsid w:val="00BC6BB0"/>
    <w:rsid w:val="00BC6D11"/>
    <w:rsid w:val="00BC7433"/>
    <w:rsid w:val="00BC75D1"/>
    <w:rsid w:val="00BC765A"/>
    <w:rsid w:val="00BC7816"/>
    <w:rsid w:val="00BC7943"/>
    <w:rsid w:val="00BC7B29"/>
    <w:rsid w:val="00BC7BDC"/>
    <w:rsid w:val="00BC7CC4"/>
    <w:rsid w:val="00BC7EC2"/>
    <w:rsid w:val="00BD0132"/>
    <w:rsid w:val="00BD0362"/>
    <w:rsid w:val="00BD0431"/>
    <w:rsid w:val="00BD068E"/>
    <w:rsid w:val="00BD06B8"/>
    <w:rsid w:val="00BD0736"/>
    <w:rsid w:val="00BD07B0"/>
    <w:rsid w:val="00BD0800"/>
    <w:rsid w:val="00BD0BAE"/>
    <w:rsid w:val="00BD0CCD"/>
    <w:rsid w:val="00BD0CDD"/>
    <w:rsid w:val="00BD0E7A"/>
    <w:rsid w:val="00BD0EF8"/>
    <w:rsid w:val="00BD0F50"/>
    <w:rsid w:val="00BD114C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C"/>
    <w:rsid w:val="00BD736E"/>
    <w:rsid w:val="00BD759F"/>
    <w:rsid w:val="00BD78CE"/>
    <w:rsid w:val="00BD7C3D"/>
    <w:rsid w:val="00BD7D5C"/>
    <w:rsid w:val="00BD7E67"/>
    <w:rsid w:val="00BD7ECF"/>
    <w:rsid w:val="00BE0093"/>
    <w:rsid w:val="00BE0285"/>
    <w:rsid w:val="00BE02B4"/>
    <w:rsid w:val="00BE037B"/>
    <w:rsid w:val="00BE07C4"/>
    <w:rsid w:val="00BE07FD"/>
    <w:rsid w:val="00BE080D"/>
    <w:rsid w:val="00BE089B"/>
    <w:rsid w:val="00BE0A05"/>
    <w:rsid w:val="00BE0AA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2C6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0FB"/>
    <w:rsid w:val="00BE41AE"/>
    <w:rsid w:val="00BE473E"/>
    <w:rsid w:val="00BE4818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5DAA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0FF"/>
    <w:rsid w:val="00BE7273"/>
    <w:rsid w:val="00BE72D8"/>
    <w:rsid w:val="00BE7302"/>
    <w:rsid w:val="00BE733D"/>
    <w:rsid w:val="00BE73DC"/>
    <w:rsid w:val="00BE741B"/>
    <w:rsid w:val="00BE788F"/>
    <w:rsid w:val="00BE79D2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39E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4B5"/>
    <w:rsid w:val="00BF25B4"/>
    <w:rsid w:val="00BF268E"/>
    <w:rsid w:val="00BF26EF"/>
    <w:rsid w:val="00BF273B"/>
    <w:rsid w:val="00BF27AE"/>
    <w:rsid w:val="00BF27EC"/>
    <w:rsid w:val="00BF2A1D"/>
    <w:rsid w:val="00BF2CAC"/>
    <w:rsid w:val="00BF2CEA"/>
    <w:rsid w:val="00BF2E01"/>
    <w:rsid w:val="00BF337C"/>
    <w:rsid w:val="00BF33FD"/>
    <w:rsid w:val="00BF3611"/>
    <w:rsid w:val="00BF368B"/>
    <w:rsid w:val="00BF3717"/>
    <w:rsid w:val="00BF386F"/>
    <w:rsid w:val="00BF3AE5"/>
    <w:rsid w:val="00BF3D1A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5E0"/>
    <w:rsid w:val="00BF661B"/>
    <w:rsid w:val="00BF66C1"/>
    <w:rsid w:val="00BF6E6A"/>
    <w:rsid w:val="00BF6EB1"/>
    <w:rsid w:val="00BF6EFA"/>
    <w:rsid w:val="00BF7148"/>
    <w:rsid w:val="00BF746D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131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BA8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CDB"/>
    <w:rsid w:val="00C04DF4"/>
    <w:rsid w:val="00C04EB4"/>
    <w:rsid w:val="00C0508D"/>
    <w:rsid w:val="00C0515D"/>
    <w:rsid w:val="00C0518F"/>
    <w:rsid w:val="00C0523F"/>
    <w:rsid w:val="00C052C7"/>
    <w:rsid w:val="00C052D9"/>
    <w:rsid w:val="00C054D3"/>
    <w:rsid w:val="00C05889"/>
    <w:rsid w:val="00C05C67"/>
    <w:rsid w:val="00C05DCD"/>
    <w:rsid w:val="00C0614D"/>
    <w:rsid w:val="00C06365"/>
    <w:rsid w:val="00C064CE"/>
    <w:rsid w:val="00C06640"/>
    <w:rsid w:val="00C066FD"/>
    <w:rsid w:val="00C06829"/>
    <w:rsid w:val="00C06D80"/>
    <w:rsid w:val="00C06DE2"/>
    <w:rsid w:val="00C0718E"/>
    <w:rsid w:val="00C072B2"/>
    <w:rsid w:val="00C074B3"/>
    <w:rsid w:val="00C0759D"/>
    <w:rsid w:val="00C077A7"/>
    <w:rsid w:val="00C079C8"/>
    <w:rsid w:val="00C079E5"/>
    <w:rsid w:val="00C07D8F"/>
    <w:rsid w:val="00C10407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945"/>
    <w:rsid w:val="00C12A80"/>
    <w:rsid w:val="00C12B5B"/>
    <w:rsid w:val="00C12D1F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194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146"/>
    <w:rsid w:val="00C16813"/>
    <w:rsid w:val="00C16824"/>
    <w:rsid w:val="00C168CE"/>
    <w:rsid w:val="00C16B21"/>
    <w:rsid w:val="00C16B9F"/>
    <w:rsid w:val="00C16C30"/>
    <w:rsid w:val="00C16FEB"/>
    <w:rsid w:val="00C176B1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4F5"/>
    <w:rsid w:val="00C20547"/>
    <w:rsid w:val="00C20652"/>
    <w:rsid w:val="00C2074D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068"/>
    <w:rsid w:val="00C2123D"/>
    <w:rsid w:val="00C21529"/>
    <w:rsid w:val="00C2182F"/>
    <w:rsid w:val="00C219A6"/>
    <w:rsid w:val="00C21A04"/>
    <w:rsid w:val="00C21D9B"/>
    <w:rsid w:val="00C21F9D"/>
    <w:rsid w:val="00C21FC2"/>
    <w:rsid w:val="00C22087"/>
    <w:rsid w:val="00C2212E"/>
    <w:rsid w:val="00C22306"/>
    <w:rsid w:val="00C22421"/>
    <w:rsid w:val="00C225FC"/>
    <w:rsid w:val="00C22C54"/>
    <w:rsid w:val="00C22C8B"/>
    <w:rsid w:val="00C22C97"/>
    <w:rsid w:val="00C22ED1"/>
    <w:rsid w:val="00C22FD7"/>
    <w:rsid w:val="00C23139"/>
    <w:rsid w:val="00C23664"/>
    <w:rsid w:val="00C23737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1D"/>
    <w:rsid w:val="00C25161"/>
    <w:rsid w:val="00C25530"/>
    <w:rsid w:val="00C25624"/>
    <w:rsid w:val="00C256A9"/>
    <w:rsid w:val="00C25C73"/>
    <w:rsid w:val="00C25D43"/>
    <w:rsid w:val="00C261B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281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6DAC"/>
    <w:rsid w:val="00C3708F"/>
    <w:rsid w:val="00C37211"/>
    <w:rsid w:val="00C3739E"/>
    <w:rsid w:val="00C37474"/>
    <w:rsid w:val="00C374AD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7D"/>
    <w:rsid w:val="00C419B3"/>
    <w:rsid w:val="00C41AD7"/>
    <w:rsid w:val="00C41C97"/>
    <w:rsid w:val="00C41CF1"/>
    <w:rsid w:val="00C422CF"/>
    <w:rsid w:val="00C422F7"/>
    <w:rsid w:val="00C42379"/>
    <w:rsid w:val="00C42806"/>
    <w:rsid w:val="00C42875"/>
    <w:rsid w:val="00C42A07"/>
    <w:rsid w:val="00C42E6F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41"/>
    <w:rsid w:val="00C4395B"/>
    <w:rsid w:val="00C43DC5"/>
    <w:rsid w:val="00C43DFF"/>
    <w:rsid w:val="00C43E2D"/>
    <w:rsid w:val="00C43EB2"/>
    <w:rsid w:val="00C43F30"/>
    <w:rsid w:val="00C43FE3"/>
    <w:rsid w:val="00C43FF0"/>
    <w:rsid w:val="00C440FF"/>
    <w:rsid w:val="00C443E2"/>
    <w:rsid w:val="00C4485C"/>
    <w:rsid w:val="00C449C9"/>
    <w:rsid w:val="00C44B4F"/>
    <w:rsid w:val="00C44B73"/>
    <w:rsid w:val="00C44C22"/>
    <w:rsid w:val="00C4512D"/>
    <w:rsid w:val="00C4543B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5B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525"/>
    <w:rsid w:val="00C52634"/>
    <w:rsid w:val="00C526DD"/>
    <w:rsid w:val="00C52741"/>
    <w:rsid w:val="00C52DC4"/>
    <w:rsid w:val="00C52EAC"/>
    <w:rsid w:val="00C530B3"/>
    <w:rsid w:val="00C530CA"/>
    <w:rsid w:val="00C53341"/>
    <w:rsid w:val="00C5359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845"/>
    <w:rsid w:val="00C54A62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9A8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57E96"/>
    <w:rsid w:val="00C60002"/>
    <w:rsid w:val="00C60034"/>
    <w:rsid w:val="00C60140"/>
    <w:rsid w:val="00C6025D"/>
    <w:rsid w:val="00C60786"/>
    <w:rsid w:val="00C60865"/>
    <w:rsid w:val="00C6086A"/>
    <w:rsid w:val="00C60D27"/>
    <w:rsid w:val="00C60D3C"/>
    <w:rsid w:val="00C60FD6"/>
    <w:rsid w:val="00C61347"/>
    <w:rsid w:val="00C61457"/>
    <w:rsid w:val="00C615C0"/>
    <w:rsid w:val="00C61735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FE8"/>
    <w:rsid w:val="00C651CB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4FD"/>
    <w:rsid w:val="00C676FB"/>
    <w:rsid w:val="00C678AA"/>
    <w:rsid w:val="00C67969"/>
    <w:rsid w:val="00C67BAB"/>
    <w:rsid w:val="00C67D1A"/>
    <w:rsid w:val="00C67F96"/>
    <w:rsid w:val="00C70075"/>
    <w:rsid w:val="00C700DF"/>
    <w:rsid w:val="00C70509"/>
    <w:rsid w:val="00C70549"/>
    <w:rsid w:val="00C705FA"/>
    <w:rsid w:val="00C70BED"/>
    <w:rsid w:val="00C70C93"/>
    <w:rsid w:val="00C70CDC"/>
    <w:rsid w:val="00C70CDD"/>
    <w:rsid w:val="00C7115B"/>
    <w:rsid w:val="00C7194E"/>
    <w:rsid w:val="00C719B4"/>
    <w:rsid w:val="00C71C4B"/>
    <w:rsid w:val="00C71C80"/>
    <w:rsid w:val="00C71D27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2CE"/>
    <w:rsid w:val="00C762EC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7AB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DC8"/>
    <w:rsid w:val="00C81F3E"/>
    <w:rsid w:val="00C81FCC"/>
    <w:rsid w:val="00C82192"/>
    <w:rsid w:val="00C824D7"/>
    <w:rsid w:val="00C825E0"/>
    <w:rsid w:val="00C82971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3F48"/>
    <w:rsid w:val="00C842A7"/>
    <w:rsid w:val="00C84338"/>
    <w:rsid w:val="00C84877"/>
    <w:rsid w:val="00C84948"/>
    <w:rsid w:val="00C84BAB"/>
    <w:rsid w:val="00C84BE7"/>
    <w:rsid w:val="00C84D3A"/>
    <w:rsid w:val="00C84F8E"/>
    <w:rsid w:val="00C85012"/>
    <w:rsid w:val="00C8523C"/>
    <w:rsid w:val="00C85291"/>
    <w:rsid w:val="00C85447"/>
    <w:rsid w:val="00C8551F"/>
    <w:rsid w:val="00C855BF"/>
    <w:rsid w:val="00C855D8"/>
    <w:rsid w:val="00C8564C"/>
    <w:rsid w:val="00C8565D"/>
    <w:rsid w:val="00C85C32"/>
    <w:rsid w:val="00C85C5C"/>
    <w:rsid w:val="00C86105"/>
    <w:rsid w:val="00C861A2"/>
    <w:rsid w:val="00C861AA"/>
    <w:rsid w:val="00C867FA"/>
    <w:rsid w:val="00C86CEF"/>
    <w:rsid w:val="00C86F3D"/>
    <w:rsid w:val="00C87012"/>
    <w:rsid w:val="00C871F7"/>
    <w:rsid w:val="00C87550"/>
    <w:rsid w:val="00C8764F"/>
    <w:rsid w:val="00C87654"/>
    <w:rsid w:val="00C876A8"/>
    <w:rsid w:val="00C87CA8"/>
    <w:rsid w:val="00C87D67"/>
    <w:rsid w:val="00C87DE8"/>
    <w:rsid w:val="00C90047"/>
    <w:rsid w:val="00C9016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130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549"/>
    <w:rsid w:val="00C95722"/>
    <w:rsid w:val="00C9572E"/>
    <w:rsid w:val="00C95734"/>
    <w:rsid w:val="00C957FE"/>
    <w:rsid w:val="00C9594B"/>
    <w:rsid w:val="00C95B51"/>
    <w:rsid w:val="00C95C58"/>
    <w:rsid w:val="00C95C98"/>
    <w:rsid w:val="00C95D81"/>
    <w:rsid w:val="00C95DA9"/>
    <w:rsid w:val="00C960F7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0"/>
    <w:rsid w:val="00CA1D72"/>
    <w:rsid w:val="00CA1EBC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BF1"/>
    <w:rsid w:val="00CA7C94"/>
    <w:rsid w:val="00CA7DBE"/>
    <w:rsid w:val="00CA7F83"/>
    <w:rsid w:val="00CA7FF3"/>
    <w:rsid w:val="00CB0535"/>
    <w:rsid w:val="00CB05EC"/>
    <w:rsid w:val="00CB078C"/>
    <w:rsid w:val="00CB0961"/>
    <w:rsid w:val="00CB09AD"/>
    <w:rsid w:val="00CB09DA"/>
    <w:rsid w:val="00CB0A57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F67"/>
    <w:rsid w:val="00CB30EB"/>
    <w:rsid w:val="00CB33EF"/>
    <w:rsid w:val="00CB3500"/>
    <w:rsid w:val="00CB36E4"/>
    <w:rsid w:val="00CB3801"/>
    <w:rsid w:val="00CB387E"/>
    <w:rsid w:val="00CB39B9"/>
    <w:rsid w:val="00CB4142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0C9"/>
    <w:rsid w:val="00CB53F0"/>
    <w:rsid w:val="00CB56BD"/>
    <w:rsid w:val="00CB56DD"/>
    <w:rsid w:val="00CB57FF"/>
    <w:rsid w:val="00CB58D8"/>
    <w:rsid w:val="00CB5AAE"/>
    <w:rsid w:val="00CB5B95"/>
    <w:rsid w:val="00CB5D24"/>
    <w:rsid w:val="00CB5EA5"/>
    <w:rsid w:val="00CB5FA0"/>
    <w:rsid w:val="00CB5FAF"/>
    <w:rsid w:val="00CB6137"/>
    <w:rsid w:val="00CB622B"/>
    <w:rsid w:val="00CB65F0"/>
    <w:rsid w:val="00CB6BCF"/>
    <w:rsid w:val="00CB6BF7"/>
    <w:rsid w:val="00CB6C7D"/>
    <w:rsid w:val="00CB7108"/>
    <w:rsid w:val="00CB7395"/>
    <w:rsid w:val="00CB73DE"/>
    <w:rsid w:val="00CB78F3"/>
    <w:rsid w:val="00CB7B24"/>
    <w:rsid w:val="00CB7BD4"/>
    <w:rsid w:val="00CB7C22"/>
    <w:rsid w:val="00CB7F80"/>
    <w:rsid w:val="00CC007E"/>
    <w:rsid w:val="00CC03AE"/>
    <w:rsid w:val="00CC04DE"/>
    <w:rsid w:val="00CC058B"/>
    <w:rsid w:val="00CC07C3"/>
    <w:rsid w:val="00CC0813"/>
    <w:rsid w:val="00CC0AE2"/>
    <w:rsid w:val="00CC0E5F"/>
    <w:rsid w:val="00CC0F13"/>
    <w:rsid w:val="00CC0F25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6CE"/>
    <w:rsid w:val="00CC2A16"/>
    <w:rsid w:val="00CC2A6D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5D3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778"/>
    <w:rsid w:val="00CC7805"/>
    <w:rsid w:val="00CC7865"/>
    <w:rsid w:val="00CC7935"/>
    <w:rsid w:val="00CC7B40"/>
    <w:rsid w:val="00CC7B8E"/>
    <w:rsid w:val="00CD026B"/>
    <w:rsid w:val="00CD034F"/>
    <w:rsid w:val="00CD0CBE"/>
    <w:rsid w:val="00CD0FD2"/>
    <w:rsid w:val="00CD1162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7F9"/>
    <w:rsid w:val="00CD2BF3"/>
    <w:rsid w:val="00CD2C14"/>
    <w:rsid w:val="00CD2C63"/>
    <w:rsid w:val="00CD2EAE"/>
    <w:rsid w:val="00CD2EF8"/>
    <w:rsid w:val="00CD341D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033"/>
    <w:rsid w:val="00CD5136"/>
    <w:rsid w:val="00CD529A"/>
    <w:rsid w:val="00CD56CC"/>
    <w:rsid w:val="00CD5710"/>
    <w:rsid w:val="00CD577E"/>
    <w:rsid w:val="00CD57B1"/>
    <w:rsid w:val="00CD5A9E"/>
    <w:rsid w:val="00CD5D7C"/>
    <w:rsid w:val="00CD5EF5"/>
    <w:rsid w:val="00CD6112"/>
    <w:rsid w:val="00CD6873"/>
    <w:rsid w:val="00CD6900"/>
    <w:rsid w:val="00CD6905"/>
    <w:rsid w:val="00CD6A6D"/>
    <w:rsid w:val="00CD6BA0"/>
    <w:rsid w:val="00CD6C74"/>
    <w:rsid w:val="00CD6CCE"/>
    <w:rsid w:val="00CD6D1E"/>
    <w:rsid w:val="00CD6D2A"/>
    <w:rsid w:val="00CD710B"/>
    <w:rsid w:val="00CD714C"/>
    <w:rsid w:val="00CD718C"/>
    <w:rsid w:val="00CD71A0"/>
    <w:rsid w:val="00CD7272"/>
    <w:rsid w:val="00CD731C"/>
    <w:rsid w:val="00CD7382"/>
    <w:rsid w:val="00CD73E8"/>
    <w:rsid w:val="00CD7856"/>
    <w:rsid w:val="00CD79DC"/>
    <w:rsid w:val="00CD7D0E"/>
    <w:rsid w:val="00CD7DF8"/>
    <w:rsid w:val="00CE0094"/>
    <w:rsid w:val="00CE035A"/>
    <w:rsid w:val="00CE0449"/>
    <w:rsid w:val="00CE04F7"/>
    <w:rsid w:val="00CE0696"/>
    <w:rsid w:val="00CE089B"/>
    <w:rsid w:val="00CE099C"/>
    <w:rsid w:val="00CE0B07"/>
    <w:rsid w:val="00CE0B14"/>
    <w:rsid w:val="00CE0DBE"/>
    <w:rsid w:val="00CE0E97"/>
    <w:rsid w:val="00CE0EDF"/>
    <w:rsid w:val="00CE0F31"/>
    <w:rsid w:val="00CE0F53"/>
    <w:rsid w:val="00CE1078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9A8"/>
    <w:rsid w:val="00CE2CAF"/>
    <w:rsid w:val="00CE2E41"/>
    <w:rsid w:val="00CE2EE1"/>
    <w:rsid w:val="00CE2FDC"/>
    <w:rsid w:val="00CE30AC"/>
    <w:rsid w:val="00CE31C5"/>
    <w:rsid w:val="00CE31F3"/>
    <w:rsid w:val="00CE333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0EF0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1F42"/>
    <w:rsid w:val="00CF2658"/>
    <w:rsid w:val="00CF29A7"/>
    <w:rsid w:val="00CF29C5"/>
    <w:rsid w:val="00CF29CE"/>
    <w:rsid w:val="00CF2BDA"/>
    <w:rsid w:val="00CF2C4D"/>
    <w:rsid w:val="00CF2DE8"/>
    <w:rsid w:val="00CF2F39"/>
    <w:rsid w:val="00CF309E"/>
    <w:rsid w:val="00CF319A"/>
    <w:rsid w:val="00CF324B"/>
    <w:rsid w:val="00CF3415"/>
    <w:rsid w:val="00CF3662"/>
    <w:rsid w:val="00CF3836"/>
    <w:rsid w:val="00CF38CD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65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84B"/>
    <w:rsid w:val="00CF69FA"/>
    <w:rsid w:val="00CF6B61"/>
    <w:rsid w:val="00CF6CB0"/>
    <w:rsid w:val="00CF6DB0"/>
    <w:rsid w:val="00CF6DDD"/>
    <w:rsid w:val="00CF710D"/>
    <w:rsid w:val="00CF723F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74D"/>
    <w:rsid w:val="00D0095A"/>
    <w:rsid w:val="00D009C0"/>
    <w:rsid w:val="00D00A70"/>
    <w:rsid w:val="00D00AD1"/>
    <w:rsid w:val="00D00B94"/>
    <w:rsid w:val="00D00C8F"/>
    <w:rsid w:val="00D00E96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B9D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C37"/>
    <w:rsid w:val="00D06D84"/>
    <w:rsid w:val="00D06DD0"/>
    <w:rsid w:val="00D06E85"/>
    <w:rsid w:val="00D0716F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266"/>
    <w:rsid w:val="00D123CE"/>
    <w:rsid w:val="00D12413"/>
    <w:rsid w:val="00D1244D"/>
    <w:rsid w:val="00D12474"/>
    <w:rsid w:val="00D12583"/>
    <w:rsid w:val="00D12711"/>
    <w:rsid w:val="00D1294D"/>
    <w:rsid w:val="00D12A34"/>
    <w:rsid w:val="00D12B1C"/>
    <w:rsid w:val="00D12D69"/>
    <w:rsid w:val="00D12FCC"/>
    <w:rsid w:val="00D13093"/>
    <w:rsid w:val="00D13142"/>
    <w:rsid w:val="00D136B9"/>
    <w:rsid w:val="00D13E98"/>
    <w:rsid w:val="00D13EEE"/>
    <w:rsid w:val="00D13FAA"/>
    <w:rsid w:val="00D142EA"/>
    <w:rsid w:val="00D1432C"/>
    <w:rsid w:val="00D14449"/>
    <w:rsid w:val="00D14537"/>
    <w:rsid w:val="00D148CE"/>
    <w:rsid w:val="00D14CAD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C41"/>
    <w:rsid w:val="00D20DA2"/>
    <w:rsid w:val="00D21322"/>
    <w:rsid w:val="00D21955"/>
    <w:rsid w:val="00D21A16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77B"/>
    <w:rsid w:val="00D22C29"/>
    <w:rsid w:val="00D22EA1"/>
    <w:rsid w:val="00D22F89"/>
    <w:rsid w:val="00D230D4"/>
    <w:rsid w:val="00D23208"/>
    <w:rsid w:val="00D23444"/>
    <w:rsid w:val="00D234B7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4FC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401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95"/>
    <w:rsid w:val="00D308FE"/>
    <w:rsid w:val="00D30BB1"/>
    <w:rsid w:val="00D30D7B"/>
    <w:rsid w:val="00D30D96"/>
    <w:rsid w:val="00D31337"/>
    <w:rsid w:val="00D3143E"/>
    <w:rsid w:val="00D317DB"/>
    <w:rsid w:val="00D317F0"/>
    <w:rsid w:val="00D3194F"/>
    <w:rsid w:val="00D31A9A"/>
    <w:rsid w:val="00D31B39"/>
    <w:rsid w:val="00D31BDB"/>
    <w:rsid w:val="00D31FB1"/>
    <w:rsid w:val="00D3204E"/>
    <w:rsid w:val="00D3239A"/>
    <w:rsid w:val="00D324E8"/>
    <w:rsid w:val="00D3261B"/>
    <w:rsid w:val="00D32662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CB8"/>
    <w:rsid w:val="00D34CFD"/>
    <w:rsid w:val="00D34E04"/>
    <w:rsid w:val="00D3506A"/>
    <w:rsid w:val="00D350E0"/>
    <w:rsid w:val="00D35383"/>
    <w:rsid w:val="00D353C0"/>
    <w:rsid w:val="00D35484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69E3"/>
    <w:rsid w:val="00D370FF"/>
    <w:rsid w:val="00D3715A"/>
    <w:rsid w:val="00D3749A"/>
    <w:rsid w:val="00D37532"/>
    <w:rsid w:val="00D37818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4F1"/>
    <w:rsid w:val="00D4179A"/>
    <w:rsid w:val="00D417A4"/>
    <w:rsid w:val="00D417D5"/>
    <w:rsid w:val="00D41A45"/>
    <w:rsid w:val="00D41CBC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0F8"/>
    <w:rsid w:val="00D4526F"/>
    <w:rsid w:val="00D4536F"/>
    <w:rsid w:val="00D45422"/>
    <w:rsid w:val="00D45954"/>
    <w:rsid w:val="00D45FF2"/>
    <w:rsid w:val="00D45FFF"/>
    <w:rsid w:val="00D461B9"/>
    <w:rsid w:val="00D465BE"/>
    <w:rsid w:val="00D467CF"/>
    <w:rsid w:val="00D46856"/>
    <w:rsid w:val="00D46A52"/>
    <w:rsid w:val="00D46B30"/>
    <w:rsid w:val="00D46B32"/>
    <w:rsid w:val="00D46DC7"/>
    <w:rsid w:val="00D46DF2"/>
    <w:rsid w:val="00D46EEE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D58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123"/>
    <w:rsid w:val="00D5133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31F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130"/>
    <w:rsid w:val="00D5626C"/>
    <w:rsid w:val="00D563CD"/>
    <w:rsid w:val="00D56473"/>
    <w:rsid w:val="00D56597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5B9"/>
    <w:rsid w:val="00D60782"/>
    <w:rsid w:val="00D60859"/>
    <w:rsid w:val="00D608C3"/>
    <w:rsid w:val="00D60A65"/>
    <w:rsid w:val="00D60A83"/>
    <w:rsid w:val="00D60C12"/>
    <w:rsid w:val="00D60C35"/>
    <w:rsid w:val="00D610C1"/>
    <w:rsid w:val="00D614B8"/>
    <w:rsid w:val="00D614E0"/>
    <w:rsid w:val="00D614F3"/>
    <w:rsid w:val="00D619DE"/>
    <w:rsid w:val="00D619E8"/>
    <w:rsid w:val="00D61A96"/>
    <w:rsid w:val="00D61C15"/>
    <w:rsid w:val="00D61C32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72A"/>
    <w:rsid w:val="00D638B0"/>
    <w:rsid w:val="00D63974"/>
    <w:rsid w:val="00D639A2"/>
    <w:rsid w:val="00D63ACC"/>
    <w:rsid w:val="00D63B34"/>
    <w:rsid w:val="00D63C0C"/>
    <w:rsid w:val="00D64030"/>
    <w:rsid w:val="00D6404B"/>
    <w:rsid w:val="00D64164"/>
    <w:rsid w:val="00D641A9"/>
    <w:rsid w:val="00D6427D"/>
    <w:rsid w:val="00D642DF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6F5"/>
    <w:rsid w:val="00D65829"/>
    <w:rsid w:val="00D65C1E"/>
    <w:rsid w:val="00D65CDF"/>
    <w:rsid w:val="00D65F10"/>
    <w:rsid w:val="00D65F5F"/>
    <w:rsid w:val="00D65F99"/>
    <w:rsid w:val="00D6621D"/>
    <w:rsid w:val="00D66220"/>
    <w:rsid w:val="00D662A2"/>
    <w:rsid w:val="00D66307"/>
    <w:rsid w:val="00D66971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5F4"/>
    <w:rsid w:val="00D7269C"/>
    <w:rsid w:val="00D72940"/>
    <w:rsid w:val="00D72BB5"/>
    <w:rsid w:val="00D72CDC"/>
    <w:rsid w:val="00D73082"/>
    <w:rsid w:val="00D73256"/>
    <w:rsid w:val="00D732DA"/>
    <w:rsid w:val="00D73C2D"/>
    <w:rsid w:val="00D73FD2"/>
    <w:rsid w:val="00D740A4"/>
    <w:rsid w:val="00D742C2"/>
    <w:rsid w:val="00D7432C"/>
    <w:rsid w:val="00D74512"/>
    <w:rsid w:val="00D748E3"/>
    <w:rsid w:val="00D749D8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B29"/>
    <w:rsid w:val="00D75E3B"/>
    <w:rsid w:val="00D7616F"/>
    <w:rsid w:val="00D766FF"/>
    <w:rsid w:val="00D76964"/>
    <w:rsid w:val="00D7697D"/>
    <w:rsid w:val="00D769A4"/>
    <w:rsid w:val="00D76AAD"/>
    <w:rsid w:val="00D76E7A"/>
    <w:rsid w:val="00D771A0"/>
    <w:rsid w:val="00D7742E"/>
    <w:rsid w:val="00D775B1"/>
    <w:rsid w:val="00D777B2"/>
    <w:rsid w:val="00D77AE4"/>
    <w:rsid w:val="00D77BC7"/>
    <w:rsid w:val="00D77CD1"/>
    <w:rsid w:val="00D8001C"/>
    <w:rsid w:val="00D800BA"/>
    <w:rsid w:val="00D802CE"/>
    <w:rsid w:val="00D80408"/>
    <w:rsid w:val="00D80590"/>
    <w:rsid w:val="00D80964"/>
    <w:rsid w:val="00D80AF3"/>
    <w:rsid w:val="00D80B96"/>
    <w:rsid w:val="00D80C19"/>
    <w:rsid w:val="00D80CCF"/>
    <w:rsid w:val="00D80E81"/>
    <w:rsid w:val="00D81360"/>
    <w:rsid w:val="00D81506"/>
    <w:rsid w:val="00D8160B"/>
    <w:rsid w:val="00D81666"/>
    <w:rsid w:val="00D81697"/>
    <w:rsid w:val="00D8183A"/>
    <w:rsid w:val="00D81AC3"/>
    <w:rsid w:val="00D81D83"/>
    <w:rsid w:val="00D81DAC"/>
    <w:rsid w:val="00D81F38"/>
    <w:rsid w:val="00D8203F"/>
    <w:rsid w:val="00D82111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7BD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F5"/>
    <w:rsid w:val="00D8529E"/>
    <w:rsid w:val="00D85539"/>
    <w:rsid w:val="00D8571F"/>
    <w:rsid w:val="00D857A1"/>
    <w:rsid w:val="00D857B1"/>
    <w:rsid w:val="00D85824"/>
    <w:rsid w:val="00D85D89"/>
    <w:rsid w:val="00D8629F"/>
    <w:rsid w:val="00D86545"/>
    <w:rsid w:val="00D86571"/>
    <w:rsid w:val="00D86814"/>
    <w:rsid w:val="00D86837"/>
    <w:rsid w:val="00D86BB2"/>
    <w:rsid w:val="00D86CBF"/>
    <w:rsid w:val="00D86CD3"/>
    <w:rsid w:val="00D86F23"/>
    <w:rsid w:val="00D87064"/>
    <w:rsid w:val="00D873D6"/>
    <w:rsid w:val="00D874DF"/>
    <w:rsid w:val="00D87550"/>
    <w:rsid w:val="00D878A9"/>
    <w:rsid w:val="00D87A85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1F17"/>
    <w:rsid w:val="00D91F6A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906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9F6"/>
    <w:rsid w:val="00D94C67"/>
    <w:rsid w:val="00D94D1B"/>
    <w:rsid w:val="00D94E36"/>
    <w:rsid w:val="00D95290"/>
    <w:rsid w:val="00D952BA"/>
    <w:rsid w:val="00D9534A"/>
    <w:rsid w:val="00D953A1"/>
    <w:rsid w:val="00D954D3"/>
    <w:rsid w:val="00D955E9"/>
    <w:rsid w:val="00D95AA1"/>
    <w:rsid w:val="00D95BB0"/>
    <w:rsid w:val="00D95C48"/>
    <w:rsid w:val="00D95D2E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2C5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084"/>
    <w:rsid w:val="00DA110B"/>
    <w:rsid w:val="00DA124B"/>
    <w:rsid w:val="00DA14E5"/>
    <w:rsid w:val="00DA1824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64D"/>
    <w:rsid w:val="00DA2830"/>
    <w:rsid w:val="00DA2ACB"/>
    <w:rsid w:val="00DA2E2F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20"/>
    <w:rsid w:val="00DA3BFF"/>
    <w:rsid w:val="00DA3C32"/>
    <w:rsid w:val="00DA3D48"/>
    <w:rsid w:val="00DA3F43"/>
    <w:rsid w:val="00DA3FF7"/>
    <w:rsid w:val="00DA40B5"/>
    <w:rsid w:val="00DA41C0"/>
    <w:rsid w:val="00DA4208"/>
    <w:rsid w:val="00DA45CA"/>
    <w:rsid w:val="00DA483C"/>
    <w:rsid w:val="00DA4879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693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3A7"/>
    <w:rsid w:val="00DA657A"/>
    <w:rsid w:val="00DA664A"/>
    <w:rsid w:val="00DA6904"/>
    <w:rsid w:val="00DA701A"/>
    <w:rsid w:val="00DA7438"/>
    <w:rsid w:val="00DA75E3"/>
    <w:rsid w:val="00DA7736"/>
    <w:rsid w:val="00DA77DE"/>
    <w:rsid w:val="00DA7A2A"/>
    <w:rsid w:val="00DA7B53"/>
    <w:rsid w:val="00DA7BE5"/>
    <w:rsid w:val="00DA7E32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18"/>
    <w:rsid w:val="00DB3247"/>
    <w:rsid w:val="00DB3671"/>
    <w:rsid w:val="00DB3C5C"/>
    <w:rsid w:val="00DB3C87"/>
    <w:rsid w:val="00DB3D98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0B"/>
    <w:rsid w:val="00DB73FA"/>
    <w:rsid w:val="00DB743E"/>
    <w:rsid w:val="00DB7703"/>
    <w:rsid w:val="00DB7A3C"/>
    <w:rsid w:val="00DB7BAE"/>
    <w:rsid w:val="00DC0609"/>
    <w:rsid w:val="00DC086D"/>
    <w:rsid w:val="00DC0A3F"/>
    <w:rsid w:val="00DC0AA1"/>
    <w:rsid w:val="00DC0B3C"/>
    <w:rsid w:val="00DC0B6E"/>
    <w:rsid w:val="00DC0C6E"/>
    <w:rsid w:val="00DC0EF4"/>
    <w:rsid w:val="00DC0F0F"/>
    <w:rsid w:val="00DC1243"/>
    <w:rsid w:val="00DC12FA"/>
    <w:rsid w:val="00DC15E5"/>
    <w:rsid w:val="00DC17AD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838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AFC"/>
    <w:rsid w:val="00DC3B56"/>
    <w:rsid w:val="00DC3C55"/>
    <w:rsid w:val="00DC3C64"/>
    <w:rsid w:val="00DC446A"/>
    <w:rsid w:val="00DC45F5"/>
    <w:rsid w:val="00DC468A"/>
    <w:rsid w:val="00DC46C1"/>
    <w:rsid w:val="00DC475B"/>
    <w:rsid w:val="00DC47F9"/>
    <w:rsid w:val="00DC4B63"/>
    <w:rsid w:val="00DC4D2A"/>
    <w:rsid w:val="00DC4EA8"/>
    <w:rsid w:val="00DC4EC0"/>
    <w:rsid w:val="00DC5073"/>
    <w:rsid w:val="00DC5134"/>
    <w:rsid w:val="00DC51BE"/>
    <w:rsid w:val="00DC532C"/>
    <w:rsid w:val="00DC53B1"/>
    <w:rsid w:val="00DC54D9"/>
    <w:rsid w:val="00DC54E3"/>
    <w:rsid w:val="00DC54F9"/>
    <w:rsid w:val="00DC5548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C7D87"/>
    <w:rsid w:val="00DD0020"/>
    <w:rsid w:val="00DD00B1"/>
    <w:rsid w:val="00DD01D6"/>
    <w:rsid w:val="00DD0316"/>
    <w:rsid w:val="00DD03C7"/>
    <w:rsid w:val="00DD0492"/>
    <w:rsid w:val="00DD06C4"/>
    <w:rsid w:val="00DD081F"/>
    <w:rsid w:val="00DD0FAF"/>
    <w:rsid w:val="00DD0FC3"/>
    <w:rsid w:val="00DD1100"/>
    <w:rsid w:val="00DD11FD"/>
    <w:rsid w:val="00DD12B8"/>
    <w:rsid w:val="00DD1451"/>
    <w:rsid w:val="00DD150A"/>
    <w:rsid w:val="00DD1791"/>
    <w:rsid w:val="00DD1904"/>
    <w:rsid w:val="00DD19EF"/>
    <w:rsid w:val="00DD1C07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A83"/>
    <w:rsid w:val="00DD3CBB"/>
    <w:rsid w:val="00DD40C3"/>
    <w:rsid w:val="00DD414B"/>
    <w:rsid w:val="00DD4268"/>
    <w:rsid w:val="00DD43D9"/>
    <w:rsid w:val="00DD4450"/>
    <w:rsid w:val="00DD445A"/>
    <w:rsid w:val="00DD4659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202"/>
    <w:rsid w:val="00DD63D7"/>
    <w:rsid w:val="00DD63DF"/>
    <w:rsid w:val="00DD694E"/>
    <w:rsid w:val="00DD6B0A"/>
    <w:rsid w:val="00DD6CB5"/>
    <w:rsid w:val="00DD6EA0"/>
    <w:rsid w:val="00DD6F79"/>
    <w:rsid w:val="00DD6FA9"/>
    <w:rsid w:val="00DD708F"/>
    <w:rsid w:val="00DD77A6"/>
    <w:rsid w:val="00DD78FF"/>
    <w:rsid w:val="00DD7930"/>
    <w:rsid w:val="00DD7A40"/>
    <w:rsid w:val="00DD7C7F"/>
    <w:rsid w:val="00DD7D69"/>
    <w:rsid w:val="00DE00E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E34"/>
    <w:rsid w:val="00DE2F25"/>
    <w:rsid w:val="00DE2F5F"/>
    <w:rsid w:val="00DE2F81"/>
    <w:rsid w:val="00DE2F98"/>
    <w:rsid w:val="00DE2FBB"/>
    <w:rsid w:val="00DE3220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86"/>
    <w:rsid w:val="00DE4E9A"/>
    <w:rsid w:val="00DE500B"/>
    <w:rsid w:val="00DE50F1"/>
    <w:rsid w:val="00DE54BE"/>
    <w:rsid w:val="00DE54F6"/>
    <w:rsid w:val="00DE556B"/>
    <w:rsid w:val="00DE55B2"/>
    <w:rsid w:val="00DE55FA"/>
    <w:rsid w:val="00DE576C"/>
    <w:rsid w:val="00DE5E20"/>
    <w:rsid w:val="00DE5F32"/>
    <w:rsid w:val="00DE6014"/>
    <w:rsid w:val="00DE6088"/>
    <w:rsid w:val="00DE611A"/>
    <w:rsid w:val="00DE6456"/>
    <w:rsid w:val="00DE64AF"/>
    <w:rsid w:val="00DE64F5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EB"/>
    <w:rsid w:val="00DE75F5"/>
    <w:rsid w:val="00DE77C9"/>
    <w:rsid w:val="00DE785C"/>
    <w:rsid w:val="00DE7B5A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20B"/>
    <w:rsid w:val="00DF1597"/>
    <w:rsid w:val="00DF15B7"/>
    <w:rsid w:val="00DF1678"/>
    <w:rsid w:val="00DF189F"/>
    <w:rsid w:val="00DF19B2"/>
    <w:rsid w:val="00DF1B81"/>
    <w:rsid w:val="00DF1BB4"/>
    <w:rsid w:val="00DF1C5D"/>
    <w:rsid w:val="00DF2008"/>
    <w:rsid w:val="00DF234D"/>
    <w:rsid w:val="00DF257F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0CD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8F"/>
    <w:rsid w:val="00DF51A5"/>
    <w:rsid w:val="00DF556B"/>
    <w:rsid w:val="00DF568D"/>
    <w:rsid w:val="00DF56E2"/>
    <w:rsid w:val="00DF5B7C"/>
    <w:rsid w:val="00DF5FE3"/>
    <w:rsid w:val="00DF5FE6"/>
    <w:rsid w:val="00DF63D6"/>
    <w:rsid w:val="00DF64CE"/>
    <w:rsid w:val="00DF673C"/>
    <w:rsid w:val="00DF67CC"/>
    <w:rsid w:val="00DF67D1"/>
    <w:rsid w:val="00DF696F"/>
    <w:rsid w:val="00DF6AD6"/>
    <w:rsid w:val="00DF6F29"/>
    <w:rsid w:val="00DF6F4C"/>
    <w:rsid w:val="00DF7479"/>
    <w:rsid w:val="00DF7668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920"/>
    <w:rsid w:val="00E01AAC"/>
    <w:rsid w:val="00E01B9F"/>
    <w:rsid w:val="00E01BB8"/>
    <w:rsid w:val="00E01DD5"/>
    <w:rsid w:val="00E01EC9"/>
    <w:rsid w:val="00E01FF8"/>
    <w:rsid w:val="00E02142"/>
    <w:rsid w:val="00E021DB"/>
    <w:rsid w:val="00E0233F"/>
    <w:rsid w:val="00E02463"/>
    <w:rsid w:val="00E02515"/>
    <w:rsid w:val="00E028F8"/>
    <w:rsid w:val="00E028FF"/>
    <w:rsid w:val="00E02924"/>
    <w:rsid w:val="00E02C62"/>
    <w:rsid w:val="00E02CE1"/>
    <w:rsid w:val="00E02D21"/>
    <w:rsid w:val="00E030BB"/>
    <w:rsid w:val="00E03331"/>
    <w:rsid w:val="00E033AE"/>
    <w:rsid w:val="00E036F2"/>
    <w:rsid w:val="00E0374C"/>
    <w:rsid w:val="00E037EB"/>
    <w:rsid w:val="00E03845"/>
    <w:rsid w:val="00E03864"/>
    <w:rsid w:val="00E03881"/>
    <w:rsid w:val="00E03986"/>
    <w:rsid w:val="00E03A25"/>
    <w:rsid w:val="00E03AB3"/>
    <w:rsid w:val="00E0400C"/>
    <w:rsid w:val="00E04191"/>
    <w:rsid w:val="00E0423E"/>
    <w:rsid w:val="00E044E0"/>
    <w:rsid w:val="00E04542"/>
    <w:rsid w:val="00E04789"/>
    <w:rsid w:val="00E04838"/>
    <w:rsid w:val="00E04A30"/>
    <w:rsid w:val="00E04B57"/>
    <w:rsid w:val="00E04BC2"/>
    <w:rsid w:val="00E04DBE"/>
    <w:rsid w:val="00E04E0F"/>
    <w:rsid w:val="00E04E30"/>
    <w:rsid w:val="00E04E75"/>
    <w:rsid w:val="00E04FCA"/>
    <w:rsid w:val="00E05106"/>
    <w:rsid w:val="00E05363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E99"/>
    <w:rsid w:val="00E06EC7"/>
    <w:rsid w:val="00E06ED7"/>
    <w:rsid w:val="00E07049"/>
    <w:rsid w:val="00E07211"/>
    <w:rsid w:val="00E0739F"/>
    <w:rsid w:val="00E0759A"/>
    <w:rsid w:val="00E075DA"/>
    <w:rsid w:val="00E07621"/>
    <w:rsid w:val="00E0768A"/>
    <w:rsid w:val="00E07D8A"/>
    <w:rsid w:val="00E07DA8"/>
    <w:rsid w:val="00E1014D"/>
    <w:rsid w:val="00E101D3"/>
    <w:rsid w:val="00E102C4"/>
    <w:rsid w:val="00E10666"/>
    <w:rsid w:val="00E106F2"/>
    <w:rsid w:val="00E1083D"/>
    <w:rsid w:val="00E1086B"/>
    <w:rsid w:val="00E108CC"/>
    <w:rsid w:val="00E10B8C"/>
    <w:rsid w:val="00E10D7B"/>
    <w:rsid w:val="00E10D83"/>
    <w:rsid w:val="00E10E3E"/>
    <w:rsid w:val="00E10F49"/>
    <w:rsid w:val="00E10F78"/>
    <w:rsid w:val="00E112EE"/>
    <w:rsid w:val="00E11347"/>
    <w:rsid w:val="00E113A7"/>
    <w:rsid w:val="00E11500"/>
    <w:rsid w:val="00E11864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12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297"/>
    <w:rsid w:val="00E14339"/>
    <w:rsid w:val="00E1434D"/>
    <w:rsid w:val="00E143F4"/>
    <w:rsid w:val="00E144F4"/>
    <w:rsid w:val="00E144F7"/>
    <w:rsid w:val="00E148CF"/>
    <w:rsid w:val="00E14BCA"/>
    <w:rsid w:val="00E14DA7"/>
    <w:rsid w:val="00E14EB2"/>
    <w:rsid w:val="00E1533E"/>
    <w:rsid w:val="00E153F8"/>
    <w:rsid w:val="00E1571F"/>
    <w:rsid w:val="00E15F2A"/>
    <w:rsid w:val="00E1603F"/>
    <w:rsid w:val="00E1605E"/>
    <w:rsid w:val="00E16125"/>
    <w:rsid w:val="00E164D5"/>
    <w:rsid w:val="00E1659F"/>
    <w:rsid w:val="00E167BE"/>
    <w:rsid w:val="00E16CC8"/>
    <w:rsid w:val="00E16D49"/>
    <w:rsid w:val="00E16E5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DEE"/>
    <w:rsid w:val="00E20EA9"/>
    <w:rsid w:val="00E20F25"/>
    <w:rsid w:val="00E21048"/>
    <w:rsid w:val="00E210A5"/>
    <w:rsid w:val="00E210EC"/>
    <w:rsid w:val="00E21109"/>
    <w:rsid w:val="00E2117C"/>
    <w:rsid w:val="00E211C7"/>
    <w:rsid w:val="00E211F4"/>
    <w:rsid w:val="00E21211"/>
    <w:rsid w:val="00E21343"/>
    <w:rsid w:val="00E213D4"/>
    <w:rsid w:val="00E2159D"/>
    <w:rsid w:val="00E217F3"/>
    <w:rsid w:val="00E2182B"/>
    <w:rsid w:val="00E218BC"/>
    <w:rsid w:val="00E21A52"/>
    <w:rsid w:val="00E21B4E"/>
    <w:rsid w:val="00E21E00"/>
    <w:rsid w:val="00E21E98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A03"/>
    <w:rsid w:val="00E22C4C"/>
    <w:rsid w:val="00E22E83"/>
    <w:rsid w:val="00E23011"/>
    <w:rsid w:val="00E232C8"/>
    <w:rsid w:val="00E233AD"/>
    <w:rsid w:val="00E23491"/>
    <w:rsid w:val="00E23767"/>
    <w:rsid w:val="00E23D41"/>
    <w:rsid w:val="00E23D4D"/>
    <w:rsid w:val="00E23D9E"/>
    <w:rsid w:val="00E23E18"/>
    <w:rsid w:val="00E23ECB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4F8E"/>
    <w:rsid w:val="00E250D9"/>
    <w:rsid w:val="00E251AD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D8B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1B2"/>
    <w:rsid w:val="00E3227F"/>
    <w:rsid w:val="00E322EC"/>
    <w:rsid w:val="00E325B1"/>
    <w:rsid w:val="00E32B74"/>
    <w:rsid w:val="00E32CC1"/>
    <w:rsid w:val="00E32D31"/>
    <w:rsid w:val="00E32D65"/>
    <w:rsid w:val="00E32F24"/>
    <w:rsid w:val="00E32F2B"/>
    <w:rsid w:val="00E32F54"/>
    <w:rsid w:val="00E3303A"/>
    <w:rsid w:val="00E3317B"/>
    <w:rsid w:val="00E332C5"/>
    <w:rsid w:val="00E33A6D"/>
    <w:rsid w:val="00E33B68"/>
    <w:rsid w:val="00E33BD1"/>
    <w:rsid w:val="00E33E35"/>
    <w:rsid w:val="00E3450A"/>
    <w:rsid w:val="00E345A4"/>
    <w:rsid w:val="00E349F7"/>
    <w:rsid w:val="00E34AB8"/>
    <w:rsid w:val="00E353D4"/>
    <w:rsid w:val="00E358FD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89"/>
    <w:rsid w:val="00E36FD1"/>
    <w:rsid w:val="00E37253"/>
    <w:rsid w:val="00E37275"/>
    <w:rsid w:val="00E37BA6"/>
    <w:rsid w:val="00E37C5E"/>
    <w:rsid w:val="00E37CD4"/>
    <w:rsid w:val="00E37D73"/>
    <w:rsid w:val="00E40178"/>
    <w:rsid w:val="00E4083D"/>
    <w:rsid w:val="00E4083E"/>
    <w:rsid w:val="00E40879"/>
    <w:rsid w:val="00E40BB9"/>
    <w:rsid w:val="00E40C5B"/>
    <w:rsid w:val="00E41164"/>
    <w:rsid w:val="00E412B7"/>
    <w:rsid w:val="00E41360"/>
    <w:rsid w:val="00E418ED"/>
    <w:rsid w:val="00E41991"/>
    <w:rsid w:val="00E4207F"/>
    <w:rsid w:val="00E420D4"/>
    <w:rsid w:val="00E42194"/>
    <w:rsid w:val="00E42262"/>
    <w:rsid w:val="00E42321"/>
    <w:rsid w:val="00E423F5"/>
    <w:rsid w:val="00E423FD"/>
    <w:rsid w:val="00E425C3"/>
    <w:rsid w:val="00E42863"/>
    <w:rsid w:val="00E42A6A"/>
    <w:rsid w:val="00E42EEF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4D4"/>
    <w:rsid w:val="00E445FF"/>
    <w:rsid w:val="00E44B2C"/>
    <w:rsid w:val="00E44BB0"/>
    <w:rsid w:val="00E44BCC"/>
    <w:rsid w:val="00E44DD1"/>
    <w:rsid w:val="00E4503F"/>
    <w:rsid w:val="00E45149"/>
    <w:rsid w:val="00E4557B"/>
    <w:rsid w:val="00E458D1"/>
    <w:rsid w:val="00E4591D"/>
    <w:rsid w:val="00E4597A"/>
    <w:rsid w:val="00E4608F"/>
    <w:rsid w:val="00E46202"/>
    <w:rsid w:val="00E464CA"/>
    <w:rsid w:val="00E465D0"/>
    <w:rsid w:val="00E46A5F"/>
    <w:rsid w:val="00E46CC6"/>
    <w:rsid w:val="00E46FC9"/>
    <w:rsid w:val="00E472D7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5B8"/>
    <w:rsid w:val="00E50715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CD6"/>
    <w:rsid w:val="00E51DBC"/>
    <w:rsid w:val="00E524AA"/>
    <w:rsid w:val="00E524B1"/>
    <w:rsid w:val="00E524BA"/>
    <w:rsid w:val="00E527F9"/>
    <w:rsid w:val="00E52B04"/>
    <w:rsid w:val="00E52D08"/>
    <w:rsid w:val="00E52D44"/>
    <w:rsid w:val="00E52F60"/>
    <w:rsid w:val="00E52FFD"/>
    <w:rsid w:val="00E530A0"/>
    <w:rsid w:val="00E53213"/>
    <w:rsid w:val="00E532B6"/>
    <w:rsid w:val="00E53592"/>
    <w:rsid w:val="00E5363B"/>
    <w:rsid w:val="00E53713"/>
    <w:rsid w:val="00E5372A"/>
    <w:rsid w:val="00E5375F"/>
    <w:rsid w:val="00E5377B"/>
    <w:rsid w:val="00E539C0"/>
    <w:rsid w:val="00E539C8"/>
    <w:rsid w:val="00E53B18"/>
    <w:rsid w:val="00E53DB1"/>
    <w:rsid w:val="00E53F28"/>
    <w:rsid w:val="00E5404B"/>
    <w:rsid w:val="00E541BD"/>
    <w:rsid w:val="00E54415"/>
    <w:rsid w:val="00E54488"/>
    <w:rsid w:val="00E544D7"/>
    <w:rsid w:val="00E545CA"/>
    <w:rsid w:val="00E5464A"/>
    <w:rsid w:val="00E54718"/>
    <w:rsid w:val="00E54730"/>
    <w:rsid w:val="00E54782"/>
    <w:rsid w:val="00E548CC"/>
    <w:rsid w:val="00E548CF"/>
    <w:rsid w:val="00E5494A"/>
    <w:rsid w:val="00E549B6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1C4"/>
    <w:rsid w:val="00E563E2"/>
    <w:rsid w:val="00E56798"/>
    <w:rsid w:val="00E568B6"/>
    <w:rsid w:val="00E56936"/>
    <w:rsid w:val="00E56AEF"/>
    <w:rsid w:val="00E56E7C"/>
    <w:rsid w:val="00E571CD"/>
    <w:rsid w:val="00E57876"/>
    <w:rsid w:val="00E579F3"/>
    <w:rsid w:val="00E57BBD"/>
    <w:rsid w:val="00E57D6B"/>
    <w:rsid w:val="00E57DB6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60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0"/>
    <w:rsid w:val="00E63D9F"/>
    <w:rsid w:val="00E6408B"/>
    <w:rsid w:val="00E6423D"/>
    <w:rsid w:val="00E644C8"/>
    <w:rsid w:val="00E64797"/>
    <w:rsid w:val="00E647FA"/>
    <w:rsid w:val="00E6489A"/>
    <w:rsid w:val="00E648CD"/>
    <w:rsid w:val="00E64914"/>
    <w:rsid w:val="00E64F0C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9C"/>
    <w:rsid w:val="00E660BF"/>
    <w:rsid w:val="00E66379"/>
    <w:rsid w:val="00E664E3"/>
    <w:rsid w:val="00E66612"/>
    <w:rsid w:val="00E66702"/>
    <w:rsid w:val="00E66713"/>
    <w:rsid w:val="00E6686B"/>
    <w:rsid w:val="00E66B3E"/>
    <w:rsid w:val="00E66BAB"/>
    <w:rsid w:val="00E66C9F"/>
    <w:rsid w:val="00E6715C"/>
    <w:rsid w:val="00E67589"/>
    <w:rsid w:val="00E6769F"/>
    <w:rsid w:val="00E6774C"/>
    <w:rsid w:val="00E67945"/>
    <w:rsid w:val="00E67A4F"/>
    <w:rsid w:val="00E67BA0"/>
    <w:rsid w:val="00E67C75"/>
    <w:rsid w:val="00E67CC2"/>
    <w:rsid w:val="00E67D68"/>
    <w:rsid w:val="00E67E5C"/>
    <w:rsid w:val="00E67FA5"/>
    <w:rsid w:val="00E701B6"/>
    <w:rsid w:val="00E704CE"/>
    <w:rsid w:val="00E705E5"/>
    <w:rsid w:val="00E7061A"/>
    <w:rsid w:val="00E708CB"/>
    <w:rsid w:val="00E70A42"/>
    <w:rsid w:val="00E70BC4"/>
    <w:rsid w:val="00E70D53"/>
    <w:rsid w:val="00E70D8A"/>
    <w:rsid w:val="00E70EB1"/>
    <w:rsid w:val="00E712F5"/>
    <w:rsid w:val="00E71A1B"/>
    <w:rsid w:val="00E71B9B"/>
    <w:rsid w:val="00E71F29"/>
    <w:rsid w:val="00E71FF8"/>
    <w:rsid w:val="00E72406"/>
    <w:rsid w:val="00E7256A"/>
    <w:rsid w:val="00E72712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29"/>
    <w:rsid w:val="00E73942"/>
    <w:rsid w:val="00E73A23"/>
    <w:rsid w:val="00E73A6A"/>
    <w:rsid w:val="00E73B7D"/>
    <w:rsid w:val="00E73BCE"/>
    <w:rsid w:val="00E73CEA"/>
    <w:rsid w:val="00E74505"/>
    <w:rsid w:val="00E747AD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482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B24"/>
    <w:rsid w:val="00E80100"/>
    <w:rsid w:val="00E80157"/>
    <w:rsid w:val="00E8024D"/>
    <w:rsid w:val="00E802BD"/>
    <w:rsid w:val="00E806F8"/>
    <w:rsid w:val="00E807AF"/>
    <w:rsid w:val="00E808AB"/>
    <w:rsid w:val="00E80933"/>
    <w:rsid w:val="00E80B2F"/>
    <w:rsid w:val="00E80BE7"/>
    <w:rsid w:val="00E80BF7"/>
    <w:rsid w:val="00E81000"/>
    <w:rsid w:val="00E8115F"/>
    <w:rsid w:val="00E8117E"/>
    <w:rsid w:val="00E814A5"/>
    <w:rsid w:val="00E81B2E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83D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56D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9AD"/>
    <w:rsid w:val="00E85C76"/>
    <w:rsid w:val="00E85D43"/>
    <w:rsid w:val="00E85D59"/>
    <w:rsid w:val="00E85DE1"/>
    <w:rsid w:val="00E85F6E"/>
    <w:rsid w:val="00E860AC"/>
    <w:rsid w:val="00E86276"/>
    <w:rsid w:val="00E866B3"/>
    <w:rsid w:val="00E866D3"/>
    <w:rsid w:val="00E86742"/>
    <w:rsid w:val="00E86AF4"/>
    <w:rsid w:val="00E86BD3"/>
    <w:rsid w:val="00E86BDA"/>
    <w:rsid w:val="00E86DFC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71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2E25"/>
    <w:rsid w:val="00E931EE"/>
    <w:rsid w:val="00E93501"/>
    <w:rsid w:val="00E9354A"/>
    <w:rsid w:val="00E936BA"/>
    <w:rsid w:val="00E93836"/>
    <w:rsid w:val="00E93ABB"/>
    <w:rsid w:val="00E93BE8"/>
    <w:rsid w:val="00E93E10"/>
    <w:rsid w:val="00E93F52"/>
    <w:rsid w:val="00E941D6"/>
    <w:rsid w:val="00E941DC"/>
    <w:rsid w:val="00E94220"/>
    <w:rsid w:val="00E94232"/>
    <w:rsid w:val="00E942A7"/>
    <w:rsid w:val="00E942CC"/>
    <w:rsid w:val="00E94408"/>
    <w:rsid w:val="00E94576"/>
    <w:rsid w:val="00E94635"/>
    <w:rsid w:val="00E946A6"/>
    <w:rsid w:val="00E946B5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766"/>
    <w:rsid w:val="00E95872"/>
    <w:rsid w:val="00E95A2F"/>
    <w:rsid w:val="00E95B79"/>
    <w:rsid w:val="00E95D4D"/>
    <w:rsid w:val="00E95EB4"/>
    <w:rsid w:val="00E96355"/>
    <w:rsid w:val="00E96391"/>
    <w:rsid w:val="00E963A3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97E93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CB4"/>
    <w:rsid w:val="00EA1D43"/>
    <w:rsid w:val="00EA1EF4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13A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5EED"/>
    <w:rsid w:val="00EA649C"/>
    <w:rsid w:val="00EA65BD"/>
    <w:rsid w:val="00EA679F"/>
    <w:rsid w:val="00EA6D5B"/>
    <w:rsid w:val="00EA6EEE"/>
    <w:rsid w:val="00EA72A0"/>
    <w:rsid w:val="00EA734F"/>
    <w:rsid w:val="00EA7551"/>
    <w:rsid w:val="00EA759A"/>
    <w:rsid w:val="00EA75FC"/>
    <w:rsid w:val="00EA78C2"/>
    <w:rsid w:val="00EA7A78"/>
    <w:rsid w:val="00EA7B0F"/>
    <w:rsid w:val="00EA7C5A"/>
    <w:rsid w:val="00EB0280"/>
    <w:rsid w:val="00EB06CB"/>
    <w:rsid w:val="00EB0892"/>
    <w:rsid w:val="00EB0A0C"/>
    <w:rsid w:val="00EB0A29"/>
    <w:rsid w:val="00EB0DCF"/>
    <w:rsid w:val="00EB0E08"/>
    <w:rsid w:val="00EB1035"/>
    <w:rsid w:val="00EB1178"/>
    <w:rsid w:val="00EB121A"/>
    <w:rsid w:val="00EB144D"/>
    <w:rsid w:val="00EB1519"/>
    <w:rsid w:val="00EB17E9"/>
    <w:rsid w:val="00EB1A30"/>
    <w:rsid w:val="00EB1A3E"/>
    <w:rsid w:val="00EB1AAA"/>
    <w:rsid w:val="00EB1C22"/>
    <w:rsid w:val="00EB1E8D"/>
    <w:rsid w:val="00EB2483"/>
    <w:rsid w:val="00EB24F3"/>
    <w:rsid w:val="00EB2765"/>
    <w:rsid w:val="00EB2902"/>
    <w:rsid w:val="00EB2AE4"/>
    <w:rsid w:val="00EB2BBF"/>
    <w:rsid w:val="00EB2C1E"/>
    <w:rsid w:val="00EB2DDD"/>
    <w:rsid w:val="00EB3096"/>
    <w:rsid w:val="00EB321B"/>
    <w:rsid w:val="00EB3270"/>
    <w:rsid w:val="00EB347E"/>
    <w:rsid w:val="00EB34A9"/>
    <w:rsid w:val="00EB3852"/>
    <w:rsid w:val="00EB3E0F"/>
    <w:rsid w:val="00EB3E72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7E9"/>
    <w:rsid w:val="00EB689E"/>
    <w:rsid w:val="00EB68A5"/>
    <w:rsid w:val="00EB6B4D"/>
    <w:rsid w:val="00EB6BCC"/>
    <w:rsid w:val="00EB6DE7"/>
    <w:rsid w:val="00EB6E8C"/>
    <w:rsid w:val="00EB6F4A"/>
    <w:rsid w:val="00EB70B9"/>
    <w:rsid w:val="00EB7146"/>
    <w:rsid w:val="00EB7643"/>
    <w:rsid w:val="00EB765C"/>
    <w:rsid w:val="00EB76C2"/>
    <w:rsid w:val="00EB77E2"/>
    <w:rsid w:val="00EB79A4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2DC6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03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0BE"/>
    <w:rsid w:val="00EC546D"/>
    <w:rsid w:val="00EC5538"/>
    <w:rsid w:val="00EC5568"/>
    <w:rsid w:val="00EC5576"/>
    <w:rsid w:val="00EC570D"/>
    <w:rsid w:val="00EC5773"/>
    <w:rsid w:val="00EC5899"/>
    <w:rsid w:val="00EC595A"/>
    <w:rsid w:val="00EC5AAE"/>
    <w:rsid w:val="00EC5C1E"/>
    <w:rsid w:val="00EC5C41"/>
    <w:rsid w:val="00EC61A2"/>
    <w:rsid w:val="00EC624A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E88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1DF2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3AA"/>
    <w:rsid w:val="00ED36F5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2A"/>
    <w:rsid w:val="00ED464F"/>
    <w:rsid w:val="00ED4673"/>
    <w:rsid w:val="00ED4751"/>
    <w:rsid w:val="00ED4889"/>
    <w:rsid w:val="00ED48FF"/>
    <w:rsid w:val="00ED4AC1"/>
    <w:rsid w:val="00ED4C20"/>
    <w:rsid w:val="00ED4E92"/>
    <w:rsid w:val="00ED5211"/>
    <w:rsid w:val="00ED5344"/>
    <w:rsid w:val="00ED5576"/>
    <w:rsid w:val="00ED5617"/>
    <w:rsid w:val="00ED5A32"/>
    <w:rsid w:val="00ED5A84"/>
    <w:rsid w:val="00ED5CF1"/>
    <w:rsid w:val="00ED5D50"/>
    <w:rsid w:val="00ED60CC"/>
    <w:rsid w:val="00ED6367"/>
    <w:rsid w:val="00ED66D5"/>
    <w:rsid w:val="00ED67B5"/>
    <w:rsid w:val="00ED68EB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BE5"/>
    <w:rsid w:val="00EE1CBA"/>
    <w:rsid w:val="00EE1D4E"/>
    <w:rsid w:val="00EE1E78"/>
    <w:rsid w:val="00EE1ED0"/>
    <w:rsid w:val="00EE1EE3"/>
    <w:rsid w:val="00EE206F"/>
    <w:rsid w:val="00EE214F"/>
    <w:rsid w:val="00EE256A"/>
    <w:rsid w:val="00EE2573"/>
    <w:rsid w:val="00EE2618"/>
    <w:rsid w:val="00EE2690"/>
    <w:rsid w:val="00EE292A"/>
    <w:rsid w:val="00EE2A93"/>
    <w:rsid w:val="00EE2E2F"/>
    <w:rsid w:val="00EE3255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4E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CE7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B20"/>
    <w:rsid w:val="00EE7BA3"/>
    <w:rsid w:val="00EE7C01"/>
    <w:rsid w:val="00EE7C20"/>
    <w:rsid w:val="00EE7CFA"/>
    <w:rsid w:val="00EE7FA7"/>
    <w:rsid w:val="00EE7FC0"/>
    <w:rsid w:val="00EE7FE3"/>
    <w:rsid w:val="00EF0002"/>
    <w:rsid w:val="00EF02B6"/>
    <w:rsid w:val="00EF02D8"/>
    <w:rsid w:val="00EF03CC"/>
    <w:rsid w:val="00EF0695"/>
    <w:rsid w:val="00EF06EE"/>
    <w:rsid w:val="00EF0797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2B87"/>
    <w:rsid w:val="00EF3053"/>
    <w:rsid w:val="00EF32B9"/>
    <w:rsid w:val="00EF331B"/>
    <w:rsid w:val="00EF33C5"/>
    <w:rsid w:val="00EF353B"/>
    <w:rsid w:val="00EF35BF"/>
    <w:rsid w:val="00EF38F7"/>
    <w:rsid w:val="00EF3901"/>
    <w:rsid w:val="00EF39AC"/>
    <w:rsid w:val="00EF3A71"/>
    <w:rsid w:val="00EF3D78"/>
    <w:rsid w:val="00EF3DF4"/>
    <w:rsid w:val="00EF3E2B"/>
    <w:rsid w:val="00EF3F81"/>
    <w:rsid w:val="00EF3FA1"/>
    <w:rsid w:val="00EF4551"/>
    <w:rsid w:val="00EF46A9"/>
    <w:rsid w:val="00EF482D"/>
    <w:rsid w:val="00EF491B"/>
    <w:rsid w:val="00EF4EDF"/>
    <w:rsid w:val="00EF4F42"/>
    <w:rsid w:val="00EF509F"/>
    <w:rsid w:val="00EF51A5"/>
    <w:rsid w:val="00EF5382"/>
    <w:rsid w:val="00EF53E9"/>
    <w:rsid w:val="00EF55EC"/>
    <w:rsid w:val="00EF56F2"/>
    <w:rsid w:val="00EF5813"/>
    <w:rsid w:val="00EF59B1"/>
    <w:rsid w:val="00EF59DE"/>
    <w:rsid w:val="00EF5B1D"/>
    <w:rsid w:val="00EF5C38"/>
    <w:rsid w:val="00EF5D53"/>
    <w:rsid w:val="00EF5ED3"/>
    <w:rsid w:val="00EF5FC3"/>
    <w:rsid w:val="00EF60FD"/>
    <w:rsid w:val="00EF6182"/>
    <w:rsid w:val="00EF62DC"/>
    <w:rsid w:val="00EF64C3"/>
    <w:rsid w:val="00EF67A1"/>
    <w:rsid w:val="00EF67BC"/>
    <w:rsid w:val="00EF6948"/>
    <w:rsid w:val="00EF697C"/>
    <w:rsid w:val="00EF69A5"/>
    <w:rsid w:val="00EF6DA2"/>
    <w:rsid w:val="00EF6F1D"/>
    <w:rsid w:val="00EF72E0"/>
    <w:rsid w:val="00EF74AB"/>
    <w:rsid w:val="00EF74ED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26"/>
    <w:rsid w:val="00F00675"/>
    <w:rsid w:val="00F00693"/>
    <w:rsid w:val="00F00981"/>
    <w:rsid w:val="00F00AD4"/>
    <w:rsid w:val="00F00B41"/>
    <w:rsid w:val="00F00CD0"/>
    <w:rsid w:val="00F00E90"/>
    <w:rsid w:val="00F01058"/>
    <w:rsid w:val="00F012F0"/>
    <w:rsid w:val="00F014D3"/>
    <w:rsid w:val="00F016EA"/>
    <w:rsid w:val="00F0175D"/>
    <w:rsid w:val="00F0177E"/>
    <w:rsid w:val="00F0182A"/>
    <w:rsid w:val="00F01A73"/>
    <w:rsid w:val="00F01BC6"/>
    <w:rsid w:val="00F01C27"/>
    <w:rsid w:val="00F01DEE"/>
    <w:rsid w:val="00F01E5F"/>
    <w:rsid w:val="00F01EC8"/>
    <w:rsid w:val="00F01ECA"/>
    <w:rsid w:val="00F02019"/>
    <w:rsid w:val="00F0211D"/>
    <w:rsid w:val="00F02124"/>
    <w:rsid w:val="00F026D1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163"/>
    <w:rsid w:val="00F0424B"/>
    <w:rsid w:val="00F04258"/>
    <w:rsid w:val="00F04273"/>
    <w:rsid w:val="00F04674"/>
    <w:rsid w:val="00F04865"/>
    <w:rsid w:val="00F049BB"/>
    <w:rsid w:val="00F04A93"/>
    <w:rsid w:val="00F04DD8"/>
    <w:rsid w:val="00F04F4A"/>
    <w:rsid w:val="00F05215"/>
    <w:rsid w:val="00F0547D"/>
    <w:rsid w:val="00F05862"/>
    <w:rsid w:val="00F058F3"/>
    <w:rsid w:val="00F059DB"/>
    <w:rsid w:val="00F05A58"/>
    <w:rsid w:val="00F05B05"/>
    <w:rsid w:val="00F05BFB"/>
    <w:rsid w:val="00F05C64"/>
    <w:rsid w:val="00F05D7C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9A4"/>
    <w:rsid w:val="00F06A4C"/>
    <w:rsid w:val="00F06A75"/>
    <w:rsid w:val="00F06AFF"/>
    <w:rsid w:val="00F06D9F"/>
    <w:rsid w:val="00F071EC"/>
    <w:rsid w:val="00F07252"/>
    <w:rsid w:val="00F07506"/>
    <w:rsid w:val="00F075C6"/>
    <w:rsid w:val="00F077C4"/>
    <w:rsid w:val="00F0795E"/>
    <w:rsid w:val="00F0798B"/>
    <w:rsid w:val="00F07D03"/>
    <w:rsid w:val="00F07D12"/>
    <w:rsid w:val="00F07D59"/>
    <w:rsid w:val="00F07D89"/>
    <w:rsid w:val="00F100CF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B3"/>
    <w:rsid w:val="00F10CF6"/>
    <w:rsid w:val="00F10F94"/>
    <w:rsid w:val="00F111D1"/>
    <w:rsid w:val="00F116C2"/>
    <w:rsid w:val="00F11727"/>
    <w:rsid w:val="00F1179D"/>
    <w:rsid w:val="00F119A6"/>
    <w:rsid w:val="00F11B65"/>
    <w:rsid w:val="00F11CCF"/>
    <w:rsid w:val="00F11D21"/>
    <w:rsid w:val="00F11D4B"/>
    <w:rsid w:val="00F11E5C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23F"/>
    <w:rsid w:val="00F133DD"/>
    <w:rsid w:val="00F13432"/>
    <w:rsid w:val="00F1380A"/>
    <w:rsid w:val="00F13A7A"/>
    <w:rsid w:val="00F13B53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6FEF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338"/>
    <w:rsid w:val="00F20527"/>
    <w:rsid w:val="00F2075C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49"/>
    <w:rsid w:val="00F235A4"/>
    <w:rsid w:val="00F235CF"/>
    <w:rsid w:val="00F236F2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1A"/>
    <w:rsid w:val="00F24CD3"/>
    <w:rsid w:val="00F24CDB"/>
    <w:rsid w:val="00F24DDE"/>
    <w:rsid w:val="00F250C2"/>
    <w:rsid w:val="00F250D9"/>
    <w:rsid w:val="00F251D0"/>
    <w:rsid w:val="00F251FA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04F"/>
    <w:rsid w:val="00F27060"/>
    <w:rsid w:val="00F27141"/>
    <w:rsid w:val="00F2727B"/>
    <w:rsid w:val="00F272B5"/>
    <w:rsid w:val="00F27384"/>
    <w:rsid w:val="00F273B5"/>
    <w:rsid w:val="00F27A68"/>
    <w:rsid w:val="00F27D4F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AE7"/>
    <w:rsid w:val="00F31C7E"/>
    <w:rsid w:val="00F31F40"/>
    <w:rsid w:val="00F31F9E"/>
    <w:rsid w:val="00F32037"/>
    <w:rsid w:val="00F32051"/>
    <w:rsid w:val="00F3208D"/>
    <w:rsid w:val="00F32378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43"/>
    <w:rsid w:val="00F33E79"/>
    <w:rsid w:val="00F34014"/>
    <w:rsid w:val="00F34032"/>
    <w:rsid w:val="00F34294"/>
    <w:rsid w:val="00F34469"/>
    <w:rsid w:val="00F34590"/>
    <w:rsid w:val="00F34692"/>
    <w:rsid w:val="00F348A8"/>
    <w:rsid w:val="00F34A39"/>
    <w:rsid w:val="00F34DA9"/>
    <w:rsid w:val="00F34E7E"/>
    <w:rsid w:val="00F34F81"/>
    <w:rsid w:val="00F35481"/>
    <w:rsid w:val="00F355D9"/>
    <w:rsid w:val="00F357C8"/>
    <w:rsid w:val="00F35907"/>
    <w:rsid w:val="00F35CB4"/>
    <w:rsid w:val="00F36137"/>
    <w:rsid w:val="00F36153"/>
    <w:rsid w:val="00F3617C"/>
    <w:rsid w:val="00F36427"/>
    <w:rsid w:val="00F36459"/>
    <w:rsid w:val="00F3676B"/>
    <w:rsid w:val="00F367AB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BF"/>
    <w:rsid w:val="00F373FB"/>
    <w:rsid w:val="00F37460"/>
    <w:rsid w:val="00F3762A"/>
    <w:rsid w:val="00F37666"/>
    <w:rsid w:val="00F37A3A"/>
    <w:rsid w:val="00F37E5B"/>
    <w:rsid w:val="00F37E6B"/>
    <w:rsid w:val="00F37EBC"/>
    <w:rsid w:val="00F37F1B"/>
    <w:rsid w:val="00F400F1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5F7"/>
    <w:rsid w:val="00F41630"/>
    <w:rsid w:val="00F41CC9"/>
    <w:rsid w:val="00F41E6C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739"/>
    <w:rsid w:val="00F43A1C"/>
    <w:rsid w:val="00F43D84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2A"/>
    <w:rsid w:val="00F454EE"/>
    <w:rsid w:val="00F4551E"/>
    <w:rsid w:val="00F457E3"/>
    <w:rsid w:val="00F45807"/>
    <w:rsid w:val="00F458AF"/>
    <w:rsid w:val="00F459AC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C25"/>
    <w:rsid w:val="00F47D1C"/>
    <w:rsid w:val="00F47D8A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C19"/>
    <w:rsid w:val="00F50DDF"/>
    <w:rsid w:val="00F50DEF"/>
    <w:rsid w:val="00F50E6C"/>
    <w:rsid w:val="00F51215"/>
    <w:rsid w:val="00F5149D"/>
    <w:rsid w:val="00F515EB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5CA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3A9"/>
    <w:rsid w:val="00F545F8"/>
    <w:rsid w:val="00F54DBC"/>
    <w:rsid w:val="00F54DF5"/>
    <w:rsid w:val="00F54E6B"/>
    <w:rsid w:val="00F54EAC"/>
    <w:rsid w:val="00F54FA0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151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9"/>
    <w:rsid w:val="00F6060C"/>
    <w:rsid w:val="00F606D9"/>
    <w:rsid w:val="00F60726"/>
    <w:rsid w:val="00F60778"/>
    <w:rsid w:val="00F607E9"/>
    <w:rsid w:val="00F60866"/>
    <w:rsid w:val="00F6095F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365"/>
    <w:rsid w:val="00F62BCA"/>
    <w:rsid w:val="00F62BDC"/>
    <w:rsid w:val="00F62EAE"/>
    <w:rsid w:val="00F62F9E"/>
    <w:rsid w:val="00F6305B"/>
    <w:rsid w:val="00F631FC"/>
    <w:rsid w:val="00F63251"/>
    <w:rsid w:val="00F63339"/>
    <w:rsid w:val="00F63637"/>
    <w:rsid w:val="00F636AF"/>
    <w:rsid w:val="00F637E6"/>
    <w:rsid w:val="00F63BB8"/>
    <w:rsid w:val="00F63E42"/>
    <w:rsid w:val="00F63E74"/>
    <w:rsid w:val="00F63F6C"/>
    <w:rsid w:val="00F63FF0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8B"/>
    <w:rsid w:val="00F657A1"/>
    <w:rsid w:val="00F65A00"/>
    <w:rsid w:val="00F65B2D"/>
    <w:rsid w:val="00F65BF8"/>
    <w:rsid w:val="00F65CD9"/>
    <w:rsid w:val="00F65E78"/>
    <w:rsid w:val="00F65F53"/>
    <w:rsid w:val="00F661AF"/>
    <w:rsid w:val="00F662CB"/>
    <w:rsid w:val="00F66486"/>
    <w:rsid w:val="00F66624"/>
    <w:rsid w:val="00F6691C"/>
    <w:rsid w:val="00F66A32"/>
    <w:rsid w:val="00F66E59"/>
    <w:rsid w:val="00F66EBA"/>
    <w:rsid w:val="00F66FD1"/>
    <w:rsid w:val="00F6713A"/>
    <w:rsid w:val="00F67175"/>
    <w:rsid w:val="00F67261"/>
    <w:rsid w:val="00F67322"/>
    <w:rsid w:val="00F6747B"/>
    <w:rsid w:val="00F674C9"/>
    <w:rsid w:val="00F676B2"/>
    <w:rsid w:val="00F677B8"/>
    <w:rsid w:val="00F67813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A1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12"/>
    <w:rsid w:val="00F7458A"/>
    <w:rsid w:val="00F745F4"/>
    <w:rsid w:val="00F746E8"/>
    <w:rsid w:val="00F7480C"/>
    <w:rsid w:val="00F74825"/>
    <w:rsid w:val="00F74973"/>
    <w:rsid w:val="00F749B3"/>
    <w:rsid w:val="00F74AA6"/>
    <w:rsid w:val="00F74B1D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BE5"/>
    <w:rsid w:val="00F80CF3"/>
    <w:rsid w:val="00F80D2D"/>
    <w:rsid w:val="00F80F03"/>
    <w:rsid w:val="00F8154C"/>
    <w:rsid w:val="00F8171C"/>
    <w:rsid w:val="00F8209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36F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CF3"/>
    <w:rsid w:val="00F90D42"/>
    <w:rsid w:val="00F90F8B"/>
    <w:rsid w:val="00F9101A"/>
    <w:rsid w:val="00F9101D"/>
    <w:rsid w:val="00F916FD"/>
    <w:rsid w:val="00F91A67"/>
    <w:rsid w:val="00F91B4C"/>
    <w:rsid w:val="00F91D59"/>
    <w:rsid w:val="00F91DAF"/>
    <w:rsid w:val="00F92234"/>
    <w:rsid w:val="00F9225E"/>
    <w:rsid w:val="00F922C6"/>
    <w:rsid w:val="00F923CE"/>
    <w:rsid w:val="00F9241C"/>
    <w:rsid w:val="00F924D5"/>
    <w:rsid w:val="00F925B5"/>
    <w:rsid w:val="00F92FB8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2A5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5175"/>
    <w:rsid w:val="00F955AE"/>
    <w:rsid w:val="00F9566A"/>
    <w:rsid w:val="00F9566C"/>
    <w:rsid w:val="00F95B4A"/>
    <w:rsid w:val="00F95CC0"/>
    <w:rsid w:val="00F95E64"/>
    <w:rsid w:val="00F9600C"/>
    <w:rsid w:val="00F960EA"/>
    <w:rsid w:val="00F96276"/>
    <w:rsid w:val="00F9627A"/>
    <w:rsid w:val="00F96688"/>
    <w:rsid w:val="00F9669A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85D"/>
    <w:rsid w:val="00F97868"/>
    <w:rsid w:val="00F97971"/>
    <w:rsid w:val="00F97991"/>
    <w:rsid w:val="00F97A13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80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08"/>
    <w:rsid w:val="00FA2547"/>
    <w:rsid w:val="00FA25F0"/>
    <w:rsid w:val="00FA277E"/>
    <w:rsid w:val="00FA29E8"/>
    <w:rsid w:val="00FA2A47"/>
    <w:rsid w:val="00FA2B24"/>
    <w:rsid w:val="00FA2C85"/>
    <w:rsid w:val="00FA2D95"/>
    <w:rsid w:val="00FA2DBF"/>
    <w:rsid w:val="00FA30A6"/>
    <w:rsid w:val="00FA3127"/>
    <w:rsid w:val="00FA3398"/>
    <w:rsid w:val="00FA33D3"/>
    <w:rsid w:val="00FA3536"/>
    <w:rsid w:val="00FA3671"/>
    <w:rsid w:val="00FA36BE"/>
    <w:rsid w:val="00FA3879"/>
    <w:rsid w:val="00FA38F6"/>
    <w:rsid w:val="00FA3A51"/>
    <w:rsid w:val="00FA3BCA"/>
    <w:rsid w:val="00FA3E9A"/>
    <w:rsid w:val="00FA415C"/>
    <w:rsid w:val="00FA4219"/>
    <w:rsid w:val="00FA454E"/>
    <w:rsid w:val="00FA4760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1FD"/>
    <w:rsid w:val="00FA527F"/>
    <w:rsid w:val="00FA5D70"/>
    <w:rsid w:val="00FA5FC2"/>
    <w:rsid w:val="00FA6298"/>
    <w:rsid w:val="00FA65A4"/>
    <w:rsid w:val="00FA65F4"/>
    <w:rsid w:val="00FA66F5"/>
    <w:rsid w:val="00FA680F"/>
    <w:rsid w:val="00FA6984"/>
    <w:rsid w:val="00FA6C24"/>
    <w:rsid w:val="00FA6CCD"/>
    <w:rsid w:val="00FA6DBC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510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44A"/>
    <w:rsid w:val="00FB47E7"/>
    <w:rsid w:val="00FB4D6F"/>
    <w:rsid w:val="00FB4ED7"/>
    <w:rsid w:val="00FB4EDC"/>
    <w:rsid w:val="00FB5161"/>
    <w:rsid w:val="00FB5171"/>
    <w:rsid w:val="00FB5733"/>
    <w:rsid w:val="00FB5845"/>
    <w:rsid w:val="00FB5B0C"/>
    <w:rsid w:val="00FB5B2F"/>
    <w:rsid w:val="00FB5BA8"/>
    <w:rsid w:val="00FB5C50"/>
    <w:rsid w:val="00FB5CAA"/>
    <w:rsid w:val="00FB617E"/>
    <w:rsid w:val="00FB646D"/>
    <w:rsid w:val="00FB686D"/>
    <w:rsid w:val="00FB6B2A"/>
    <w:rsid w:val="00FB70C4"/>
    <w:rsid w:val="00FB71F1"/>
    <w:rsid w:val="00FB73A9"/>
    <w:rsid w:val="00FB7467"/>
    <w:rsid w:val="00FB755A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38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2EBF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B5E"/>
    <w:rsid w:val="00FC4DED"/>
    <w:rsid w:val="00FC5089"/>
    <w:rsid w:val="00FC5222"/>
    <w:rsid w:val="00FC5231"/>
    <w:rsid w:val="00FC5355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A5B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4E9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407"/>
    <w:rsid w:val="00FD4591"/>
    <w:rsid w:val="00FD4665"/>
    <w:rsid w:val="00FD48EF"/>
    <w:rsid w:val="00FD48FA"/>
    <w:rsid w:val="00FD4AA7"/>
    <w:rsid w:val="00FD531B"/>
    <w:rsid w:val="00FD5342"/>
    <w:rsid w:val="00FD5417"/>
    <w:rsid w:val="00FD54F2"/>
    <w:rsid w:val="00FD5FC2"/>
    <w:rsid w:val="00FD610B"/>
    <w:rsid w:val="00FD6295"/>
    <w:rsid w:val="00FD6330"/>
    <w:rsid w:val="00FD6638"/>
    <w:rsid w:val="00FD668A"/>
    <w:rsid w:val="00FD673B"/>
    <w:rsid w:val="00FD69B8"/>
    <w:rsid w:val="00FD6C2A"/>
    <w:rsid w:val="00FD6E86"/>
    <w:rsid w:val="00FD71C2"/>
    <w:rsid w:val="00FD71CB"/>
    <w:rsid w:val="00FD721C"/>
    <w:rsid w:val="00FD727F"/>
    <w:rsid w:val="00FD72C8"/>
    <w:rsid w:val="00FD72E0"/>
    <w:rsid w:val="00FD733B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4CE"/>
    <w:rsid w:val="00FE1793"/>
    <w:rsid w:val="00FE18B3"/>
    <w:rsid w:val="00FE1BAA"/>
    <w:rsid w:val="00FE1BCA"/>
    <w:rsid w:val="00FE1C4E"/>
    <w:rsid w:val="00FE1DA0"/>
    <w:rsid w:val="00FE1DC0"/>
    <w:rsid w:val="00FE1F30"/>
    <w:rsid w:val="00FE1F86"/>
    <w:rsid w:val="00FE2168"/>
    <w:rsid w:val="00FE22C1"/>
    <w:rsid w:val="00FE23EA"/>
    <w:rsid w:val="00FE2623"/>
    <w:rsid w:val="00FE2FB8"/>
    <w:rsid w:val="00FE30F1"/>
    <w:rsid w:val="00FE316D"/>
    <w:rsid w:val="00FE3650"/>
    <w:rsid w:val="00FE3AAC"/>
    <w:rsid w:val="00FE3B7F"/>
    <w:rsid w:val="00FE3CB8"/>
    <w:rsid w:val="00FE3DB6"/>
    <w:rsid w:val="00FE4391"/>
    <w:rsid w:val="00FE4448"/>
    <w:rsid w:val="00FE444A"/>
    <w:rsid w:val="00FE4729"/>
    <w:rsid w:val="00FE4777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5F93"/>
    <w:rsid w:val="00FE60C5"/>
    <w:rsid w:val="00FE62E2"/>
    <w:rsid w:val="00FE6949"/>
    <w:rsid w:val="00FE6A15"/>
    <w:rsid w:val="00FE6AD3"/>
    <w:rsid w:val="00FE70A0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20D"/>
    <w:rsid w:val="00FF030D"/>
    <w:rsid w:val="00FF06C3"/>
    <w:rsid w:val="00FF0B05"/>
    <w:rsid w:val="00FF12EA"/>
    <w:rsid w:val="00FF15F0"/>
    <w:rsid w:val="00FF15FF"/>
    <w:rsid w:val="00FF16CD"/>
    <w:rsid w:val="00FF16F2"/>
    <w:rsid w:val="00FF1707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16"/>
    <w:rsid w:val="00FF258A"/>
    <w:rsid w:val="00FF258F"/>
    <w:rsid w:val="00FF2621"/>
    <w:rsid w:val="00FF2638"/>
    <w:rsid w:val="00FF2985"/>
    <w:rsid w:val="00FF2DB7"/>
    <w:rsid w:val="00FF303B"/>
    <w:rsid w:val="00FF3295"/>
    <w:rsid w:val="00FF34CE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5FC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AAB"/>
    <w:rsid w:val="00FF5C50"/>
    <w:rsid w:val="00FF6267"/>
    <w:rsid w:val="00FF6371"/>
    <w:rsid w:val="00FF6637"/>
    <w:rsid w:val="00FF69F3"/>
    <w:rsid w:val="00FF6B69"/>
    <w:rsid w:val="00FF6F14"/>
    <w:rsid w:val="00FF6F1B"/>
    <w:rsid w:val="00FF6F73"/>
    <w:rsid w:val="00FF70E0"/>
    <w:rsid w:val="00FF72E5"/>
    <w:rsid w:val="00FF7417"/>
    <w:rsid w:val="00FF74E3"/>
    <w:rsid w:val="00FF7593"/>
    <w:rsid w:val="00FF776F"/>
    <w:rsid w:val="00FF793A"/>
    <w:rsid w:val="00FF7BBF"/>
    <w:rsid w:val="00FF7DC0"/>
    <w:rsid w:val="01113698"/>
    <w:rsid w:val="01205CD5"/>
    <w:rsid w:val="012C1448"/>
    <w:rsid w:val="012D0F86"/>
    <w:rsid w:val="01304339"/>
    <w:rsid w:val="0149515B"/>
    <w:rsid w:val="015C72E6"/>
    <w:rsid w:val="016E5340"/>
    <w:rsid w:val="01B4441D"/>
    <w:rsid w:val="01C13330"/>
    <w:rsid w:val="01CA5DF6"/>
    <w:rsid w:val="01CD74F2"/>
    <w:rsid w:val="01E2696E"/>
    <w:rsid w:val="02186410"/>
    <w:rsid w:val="025C6857"/>
    <w:rsid w:val="02636455"/>
    <w:rsid w:val="02674767"/>
    <w:rsid w:val="029253FF"/>
    <w:rsid w:val="02A375A9"/>
    <w:rsid w:val="02B67511"/>
    <w:rsid w:val="02EC2C17"/>
    <w:rsid w:val="03042100"/>
    <w:rsid w:val="0324731C"/>
    <w:rsid w:val="03614CFF"/>
    <w:rsid w:val="03712A1B"/>
    <w:rsid w:val="03823061"/>
    <w:rsid w:val="03941098"/>
    <w:rsid w:val="03CB6333"/>
    <w:rsid w:val="03DF598A"/>
    <w:rsid w:val="03EB19C0"/>
    <w:rsid w:val="03F30A28"/>
    <w:rsid w:val="03FA233F"/>
    <w:rsid w:val="04272D60"/>
    <w:rsid w:val="04274667"/>
    <w:rsid w:val="047F7442"/>
    <w:rsid w:val="04812C89"/>
    <w:rsid w:val="04874524"/>
    <w:rsid w:val="04A05F13"/>
    <w:rsid w:val="05074108"/>
    <w:rsid w:val="050A3ABE"/>
    <w:rsid w:val="050C5C0D"/>
    <w:rsid w:val="05110760"/>
    <w:rsid w:val="053B3C2B"/>
    <w:rsid w:val="05423A5C"/>
    <w:rsid w:val="05487650"/>
    <w:rsid w:val="05605401"/>
    <w:rsid w:val="05FA7E58"/>
    <w:rsid w:val="061017C3"/>
    <w:rsid w:val="061649DD"/>
    <w:rsid w:val="061B4B5E"/>
    <w:rsid w:val="06405AE0"/>
    <w:rsid w:val="0691088C"/>
    <w:rsid w:val="06A810EE"/>
    <w:rsid w:val="06AE390B"/>
    <w:rsid w:val="06E520C7"/>
    <w:rsid w:val="06F326A9"/>
    <w:rsid w:val="06FB3076"/>
    <w:rsid w:val="070461A1"/>
    <w:rsid w:val="07117EA5"/>
    <w:rsid w:val="071F70B6"/>
    <w:rsid w:val="073A6E07"/>
    <w:rsid w:val="074B2050"/>
    <w:rsid w:val="074C2E3E"/>
    <w:rsid w:val="07514512"/>
    <w:rsid w:val="07654B19"/>
    <w:rsid w:val="07793FE8"/>
    <w:rsid w:val="077E3B2D"/>
    <w:rsid w:val="07C2651F"/>
    <w:rsid w:val="07C76F48"/>
    <w:rsid w:val="07CA666F"/>
    <w:rsid w:val="07DA3D39"/>
    <w:rsid w:val="07E741E4"/>
    <w:rsid w:val="07EA4F41"/>
    <w:rsid w:val="08074469"/>
    <w:rsid w:val="08076E71"/>
    <w:rsid w:val="08097BB6"/>
    <w:rsid w:val="081378BC"/>
    <w:rsid w:val="082731E0"/>
    <w:rsid w:val="084C638D"/>
    <w:rsid w:val="086606B9"/>
    <w:rsid w:val="086F39F4"/>
    <w:rsid w:val="08802C89"/>
    <w:rsid w:val="08A33160"/>
    <w:rsid w:val="08A615C0"/>
    <w:rsid w:val="08A65FA9"/>
    <w:rsid w:val="08A90C41"/>
    <w:rsid w:val="08C21F16"/>
    <w:rsid w:val="08C3786B"/>
    <w:rsid w:val="08E625C7"/>
    <w:rsid w:val="08E94D9D"/>
    <w:rsid w:val="09180332"/>
    <w:rsid w:val="09275596"/>
    <w:rsid w:val="093A40AB"/>
    <w:rsid w:val="095106B6"/>
    <w:rsid w:val="09710037"/>
    <w:rsid w:val="09773477"/>
    <w:rsid w:val="097D5D68"/>
    <w:rsid w:val="098539F5"/>
    <w:rsid w:val="09866978"/>
    <w:rsid w:val="099147B2"/>
    <w:rsid w:val="09A161CF"/>
    <w:rsid w:val="09DC069F"/>
    <w:rsid w:val="09FF5075"/>
    <w:rsid w:val="0A202272"/>
    <w:rsid w:val="0A20754E"/>
    <w:rsid w:val="0A25619C"/>
    <w:rsid w:val="0A262D36"/>
    <w:rsid w:val="0A331CD3"/>
    <w:rsid w:val="0A3D521C"/>
    <w:rsid w:val="0A4225B3"/>
    <w:rsid w:val="0A6A0D00"/>
    <w:rsid w:val="0A757D5A"/>
    <w:rsid w:val="0AA06D5D"/>
    <w:rsid w:val="0AB63F2D"/>
    <w:rsid w:val="0B036EA1"/>
    <w:rsid w:val="0B0F2CB4"/>
    <w:rsid w:val="0B5011BA"/>
    <w:rsid w:val="0B5908CB"/>
    <w:rsid w:val="0BDD4606"/>
    <w:rsid w:val="0BF3039F"/>
    <w:rsid w:val="0BF6702A"/>
    <w:rsid w:val="0C0915B5"/>
    <w:rsid w:val="0C1012A1"/>
    <w:rsid w:val="0C5E2D45"/>
    <w:rsid w:val="0C6A2801"/>
    <w:rsid w:val="0C7868A0"/>
    <w:rsid w:val="0C7E0F35"/>
    <w:rsid w:val="0CA622FE"/>
    <w:rsid w:val="0CA968B7"/>
    <w:rsid w:val="0CB66870"/>
    <w:rsid w:val="0CDC1773"/>
    <w:rsid w:val="0CF70722"/>
    <w:rsid w:val="0CF92D62"/>
    <w:rsid w:val="0CFD430A"/>
    <w:rsid w:val="0D10414C"/>
    <w:rsid w:val="0D1264BE"/>
    <w:rsid w:val="0D4912D3"/>
    <w:rsid w:val="0D683C55"/>
    <w:rsid w:val="0D780734"/>
    <w:rsid w:val="0D89727E"/>
    <w:rsid w:val="0DCB3E31"/>
    <w:rsid w:val="0DCF6433"/>
    <w:rsid w:val="0DD3363D"/>
    <w:rsid w:val="0DFB3C54"/>
    <w:rsid w:val="0E132027"/>
    <w:rsid w:val="0E1C4C7F"/>
    <w:rsid w:val="0E3D7F9C"/>
    <w:rsid w:val="0E3E0584"/>
    <w:rsid w:val="0E403DF0"/>
    <w:rsid w:val="0E43716C"/>
    <w:rsid w:val="0E6E0F49"/>
    <w:rsid w:val="0E957478"/>
    <w:rsid w:val="0E987F13"/>
    <w:rsid w:val="0E9D34E3"/>
    <w:rsid w:val="0ECA59A2"/>
    <w:rsid w:val="0F036EE5"/>
    <w:rsid w:val="0F306E80"/>
    <w:rsid w:val="0F952CF1"/>
    <w:rsid w:val="0FE6751B"/>
    <w:rsid w:val="0FE676E4"/>
    <w:rsid w:val="10054AFF"/>
    <w:rsid w:val="105756C8"/>
    <w:rsid w:val="10705DE7"/>
    <w:rsid w:val="107B4A05"/>
    <w:rsid w:val="109F1038"/>
    <w:rsid w:val="10A8423F"/>
    <w:rsid w:val="10B3146D"/>
    <w:rsid w:val="10E73F38"/>
    <w:rsid w:val="111C24F8"/>
    <w:rsid w:val="113B49EB"/>
    <w:rsid w:val="11495A99"/>
    <w:rsid w:val="114C0205"/>
    <w:rsid w:val="114C7F13"/>
    <w:rsid w:val="11563391"/>
    <w:rsid w:val="11714F2C"/>
    <w:rsid w:val="11C449B6"/>
    <w:rsid w:val="11F55946"/>
    <w:rsid w:val="12083D25"/>
    <w:rsid w:val="12195681"/>
    <w:rsid w:val="121F00BE"/>
    <w:rsid w:val="122E229F"/>
    <w:rsid w:val="122F6754"/>
    <w:rsid w:val="12430036"/>
    <w:rsid w:val="124408CB"/>
    <w:rsid w:val="12543EB1"/>
    <w:rsid w:val="125F1871"/>
    <w:rsid w:val="12614DE2"/>
    <w:rsid w:val="126B6439"/>
    <w:rsid w:val="127456BD"/>
    <w:rsid w:val="12A91495"/>
    <w:rsid w:val="12B254F2"/>
    <w:rsid w:val="12C61FDA"/>
    <w:rsid w:val="12F83AAE"/>
    <w:rsid w:val="131F34B2"/>
    <w:rsid w:val="133F3BB0"/>
    <w:rsid w:val="13481190"/>
    <w:rsid w:val="1363719C"/>
    <w:rsid w:val="1369486A"/>
    <w:rsid w:val="139A299A"/>
    <w:rsid w:val="13A10852"/>
    <w:rsid w:val="13C63FC4"/>
    <w:rsid w:val="13D92C3D"/>
    <w:rsid w:val="13EC0405"/>
    <w:rsid w:val="14196D28"/>
    <w:rsid w:val="143C6A56"/>
    <w:rsid w:val="144C609E"/>
    <w:rsid w:val="145D2FA8"/>
    <w:rsid w:val="14635582"/>
    <w:rsid w:val="14701C39"/>
    <w:rsid w:val="14790145"/>
    <w:rsid w:val="148F2D53"/>
    <w:rsid w:val="14A72AFF"/>
    <w:rsid w:val="14EB3053"/>
    <w:rsid w:val="153539DC"/>
    <w:rsid w:val="15495E29"/>
    <w:rsid w:val="1560FB07"/>
    <w:rsid w:val="15714FDD"/>
    <w:rsid w:val="15A37D81"/>
    <w:rsid w:val="15A845D1"/>
    <w:rsid w:val="15AF0477"/>
    <w:rsid w:val="15B11DEB"/>
    <w:rsid w:val="15CF2E3E"/>
    <w:rsid w:val="15DE3862"/>
    <w:rsid w:val="16142713"/>
    <w:rsid w:val="16184950"/>
    <w:rsid w:val="16327D99"/>
    <w:rsid w:val="163B2216"/>
    <w:rsid w:val="163D67BE"/>
    <w:rsid w:val="164B382E"/>
    <w:rsid w:val="16667920"/>
    <w:rsid w:val="16AD6B37"/>
    <w:rsid w:val="16DF0E96"/>
    <w:rsid w:val="17006E4C"/>
    <w:rsid w:val="17103A82"/>
    <w:rsid w:val="17111FF8"/>
    <w:rsid w:val="171A4FD0"/>
    <w:rsid w:val="17596964"/>
    <w:rsid w:val="176003B3"/>
    <w:rsid w:val="17726C0A"/>
    <w:rsid w:val="178A030C"/>
    <w:rsid w:val="17945F8A"/>
    <w:rsid w:val="17DE7A53"/>
    <w:rsid w:val="180770D2"/>
    <w:rsid w:val="18107527"/>
    <w:rsid w:val="182B09F1"/>
    <w:rsid w:val="18341D03"/>
    <w:rsid w:val="18361447"/>
    <w:rsid w:val="18546479"/>
    <w:rsid w:val="185810F7"/>
    <w:rsid w:val="189235FE"/>
    <w:rsid w:val="189C45C3"/>
    <w:rsid w:val="18AD6B96"/>
    <w:rsid w:val="18D144D1"/>
    <w:rsid w:val="18F62A2B"/>
    <w:rsid w:val="192D00CA"/>
    <w:rsid w:val="193E3002"/>
    <w:rsid w:val="19495CD3"/>
    <w:rsid w:val="1986273B"/>
    <w:rsid w:val="19890433"/>
    <w:rsid w:val="198E5B8E"/>
    <w:rsid w:val="19B500F0"/>
    <w:rsid w:val="1A051F0D"/>
    <w:rsid w:val="1A13551D"/>
    <w:rsid w:val="1A264176"/>
    <w:rsid w:val="1A2E3A6F"/>
    <w:rsid w:val="1A371E92"/>
    <w:rsid w:val="1A60396F"/>
    <w:rsid w:val="1A632919"/>
    <w:rsid w:val="1A742F4B"/>
    <w:rsid w:val="1AA614D4"/>
    <w:rsid w:val="1AB22C02"/>
    <w:rsid w:val="1AB26B0B"/>
    <w:rsid w:val="1AC53698"/>
    <w:rsid w:val="1ACF79C5"/>
    <w:rsid w:val="1ADD5EA3"/>
    <w:rsid w:val="1AF45AC8"/>
    <w:rsid w:val="1B0A31EF"/>
    <w:rsid w:val="1B215696"/>
    <w:rsid w:val="1B436877"/>
    <w:rsid w:val="1B4D74B4"/>
    <w:rsid w:val="1B4F4829"/>
    <w:rsid w:val="1B577D6B"/>
    <w:rsid w:val="1B5F50EA"/>
    <w:rsid w:val="1B6764E5"/>
    <w:rsid w:val="1B791E8A"/>
    <w:rsid w:val="1B7E21A9"/>
    <w:rsid w:val="1BAF399F"/>
    <w:rsid w:val="1C1715B8"/>
    <w:rsid w:val="1C347D99"/>
    <w:rsid w:val="1C50543D"/>
    <w:rsid w:val="1C543E4A"/>
    <w:rsid w:val="1C623268"/>
    <w:rsid w:val="1C855DBD"/>
    <w:rsid w:val="1CA81407"/>
    <w:rsid w:val="1CBF20A2"/>
    <w:rsid w:val="1CE42837"/>
    <w:rsid w:val="1D1D679F"/>
    <w:rsid w:val="1D2963FA"/>
    <w:rsid w:val="1D5D6F13"/>
    <w:rsid w:val="1D643A7B"/>
    <w:rsid w:val="1D69554C"/>
    <w:rsid w:val="1D76728C"/>
    <w:rsid w:val="1D7F38E8"/>
    <w:rsid w:val="1D9B38D5"/>
    <w:rsid w:val="1DA85B12"/>
    <w:rsid w:val="1DB9685B"/>
    <w:rsid w:val="1DC07A18"/>
    <w:rsid w:val="1DCF3C77"/>
    <w:rsid w:val="1DED3227"/>
    <w:rsid w:val="1DEE5A5F"/>
    <w:rsid w:val="1E0147CB"/>
    <w:rsid w:val="1E127D81"/>
    <w:rsid w:val="1E4E4123"/>
    <w:rsid w:val="1E50EDE2"/>
    <w:rsid w:val="1E6C2FC0"/>
    <w:rsid w:val="1E72217A"/>
    <w:rsid w:val="1E9D07A0"/>
    <w:rsid w:val="1EB8747C"/>
    <w:rsid w:val="1EBA3B1A"/>
    <w:rsid w:val="1EBB4F44"/>
    <w:rsid w:val="1F21235E"/>
    <w:rsid w:val="1F427B26"/>
    <w:rsid w:val="1F5427EA"/>
    <w:rsid w:val="1F585CFC"/>
    <w:rsid w:val="1F605B68"/>
    <w:rsid w:val="1F6F3858"/>
    <w:rsid w:val="1F8435D3"/>
    <w:rsid w:val="1F90220B"/>
    <w:rsid w:val="1F9F12B3"/>
    <w:rsid w:val="1FA04F42"/>
    <w:rsid w:val="1FA814C6"/>
    <w:rsid w:val="1FBD34A2"/>
    <w:rsid w:val="1FD2425A"/>
    <w:rsid w:val="1FED2958"/>
    <w:rsid w:val="1FFA5815"/>
    <w:rsid w:val="2005121A"/>
    <w:rsid w:val="2024290B"/>
    <w:rsid w:val="206E36FF"/>
    <w:rsid w:val="208030F1"/>
    <w:rsid w:val="20930814"/>
    <w:rsid w:val="209D302A"/>
    <w:rsid w:val="20BE48F4"/>
    <w:rsid w:val="20C83F41"/>
    <w:rsid w:val="20D86EEB"/>
    <w:rsid w:val="20DE6DFD"/>
    <w:rsid w:val="20E62423"/>
    <w:rsid w:val="20E84A80"/>
    <w:rsid w:val="20EC5CA8"/>
    <w:rsid w:val="20EC781D"/>
    <w:rsid w:val="211D3698"/>
    <w:rsid w:val="21482327"/>
    <w:rsid w:val="216559CB"/>
    <w:rsid w:val="21847B6F"/>
    <w:rsid w:val="218D076E"/>
    <w:rsid w:val="21B9452C"/>
    <w:rsid w:val="21C923ED"/>
    <w:rsid w:val="21E85FB2"/>
    <w:rsid w:val="21EE3934"/>
    <w:rsid w:val="21FA620C"/>
    <w:rsid w:val="22022866"/>
    <w:rsid w:val="221F520B"/>
    <w:rsid w:val="222461AA"/>
    <w:rsid w:val="222A105F"/>
    <w:rsid w:val="22344179"/>
    <w:rsid w:val="2254139F"/>
    <w:rsid w:val="229C697F"/>
    <w:rsid w:val="22B238A8"/>
    <w:rsid w:val="22C40E59"/>
    <w:rsid w:val="22D2308F"/>
    <w:rsid w:val="22EB5078"/>
    <w:rsid w:val="2302327F"/>
    <w:rsid w:val="2352008F"/>
    <w:rsid w:val="23566746"/>
    <w:rsid w:val="236321DF"/>
    <w:rsid w:val="23780CBF"/>
    <w:rsid w:val="237A4DED"/>
    <w:rsid w:val="237C162A"/>
    <w:rsid w:val="23B23D14"/>
    <w:rsid w:val="23B74027"/>
    <w:rsid w:val="23BB10C3"/>
    <w:rsid w:val="23C33A67"/>
    <w:rsid w:val="23E76D75"/>
    <w:rsid w:val="23E847F6"/>
    <w:rsid w:val="24294692"/>
    <w:rsid w:val="246001D8"/>
    <w:rsid w:val="24771001"/>
    <w:rsid w:val="248436B6"/>
    <w:rsid w:val="248C17FC"/>
    <w:rsid w:val="24B41C9F"/>
    <w:rsid w:val="24BB6A4D"/>
    <w:rsid w:val="24CD3311"/>
    <w:rsid w:val="24D017AF"/>
    <w:rsid w:val="24E20757"/>
    <w:rsid w:val="24E36EDE"/>
    <w:rsid w:val="25224A93"/>
    <w:rsid w:val="253C9758"/>
    <w:rsid w:val="253D3FCF"/>
    <w:rsid w:val="254E080F"/>
    <w:rsid w:val="259B56BD"/>
    <w:rsid w:val="25A13986"/>
    <w:rsid w:val="25B52C9D"/>
    <w:rsid w:val="25C56306"/>
    <w:rsid w:val="25F27689"/>
    <w:rsid w:val="25FE728C"/>
    <w:rsid w:val="26182F51"/>
    <w:rsid w:val="262E23D8"/>
    <w:rsid w:val="264D69AA"/>
    <w:rsid w:val="266E27E3"/>
    <w:rsid w:val="26884E4D"/>
    <w:rsid w:val="269378C9"/>
    <w:rsid w:val="26960697"/>
    <w:rsid w:val="26CB359D"/>
    <w:rsid w:val="27143155"/>
    <w:rsid w:val="274643BA"/>
    <w:rsid w:val="27745017"/>
    <w:rsid w:val="27758812"/>
    <w:rsid w:val="279D53BE"/>
    <w:rsid w:val="279F6E91"/>
    <w:rsid w:val="27BC35F1"/>
    <w:rsid w:val="27CE0DE9"/>
    <w:rsid w:val="27CE6423"/>
    <w:rsid w:val="27F1095B"/>
    <w:rsid w:val="27F54818"/>
    <w:rsid w:val="27FC24E4"/>
    <w:rsid w:val="28080AB5"/>
    <w:rsid w:val="2815244C"/>
    <w:rsid w:val="281D26DD"/>
    <w:rsid w:val="284E09F7"/>
    <w:rsid w:val="284E797D"/>
    <w:rsid w:val="28540BE4"/>
    <w:rsid w:val="285C06E3"/>
    <w:rsid w:val="286F3CE6"/>
    <w:rsid w:val="28B47706"/>
    <w:rsid w:val="294D58D2"/>
    <w:rsid w:val="295F2B80"/>
    <w:rsid w:val="2969444A"/>
    <w:rsid w:val="29746C09"/>
    <w:rsid w:val="297A769B"/>
    <w:rsid w:val="297C2B9E"/>
    <w:rsid w:val="29AB03B9"/>
    <w:rsid w:val="29D2771B"/>
    <w:rsid w:val="29E153EE"/>
    <w:rsid w:val="29F92053"/>
    <w:rsid w:val="2A055081"/>
    <w:rsid w:val="2A062B02"/>
    <w:rsid w:val="2A0652C7"/>
    <w:rsid w:val="2A124C1A"/>
    <w:rsid w:val="2A3A6771"/>
    <w:rsid w:val="2A73663C"/>
    <w:rsid w:val="2A8647D3"/>
    <w:rsid w:val="2A883695"/>
    <w:rsid w:val="2AB30DE9"/>
    <w:rsid w:val="2AC712A5"/>
    <w:rsid w:val="2ACF792C"/>
    <w:rsid w:val="2B0426C5"/>
    <w:rsid w:val="2B142C39"/>
    <w:rsid w:val="2B1E0C31"/>
    <w:rsid w:val="2B2605D9"/>
    <w:rsid w:val="2B3812F8"/>
    <w:rsid w:val="2B9D4652"/>
    <w:rsid w:val="2BA33828"/>
    <w:rsid w:val="2BA35DA7"/>
    <w:rsid w:val="2BBB062B"/>
    <w:rsid w:val="2BC17DB4"/>
    <w:rsid w:val="2BED6637"/>
    <w:rsid w:val="2BF658B6"/>
    <w:rsid w:val="2C27329B"/>
    <w:rsid w:val="2C2B6BC3"/>
    <w:rsid w:val="2C3C24F5"/>
    <w:rsid w:val="2C89777B"/>
    <w:rsid w:val="2CAE1E53"/>
    <w:rsid w:val="2CED1D98"/>
    <w:rsid w:val="2D5D52C7"/>
    <w:rsid w:val="2D6C52FE"/>
    <w:rsid w:val="2D8C3B24"/>
    <w:rsid w:val="2D9214E0"/>
    <w:rsid w:val="2D95537D"/>
    <w:rsid w:val="2DA80E11"/>
    <w:rsid w:val="2DBC78F1"/>
    <w:rsid w:val="2DC10320"/>
    <w:rsid w:val="2DD8666B"/>
    <w:rsid w:val="2DE3CEB5"/>
    <w:rsid w:val="2DEA3612"/>
    <w:rsid w:val="2E13178D"/>
    <w:rsid w:val="2E306607"/>
    <w:rsid w:val="2E49396A"/>
    <w:rsid w:val="2E6C0337"/>
    <w:rsid w:val="2E75217F"/>
    <w:rsid w:val="2E7E1F31"/>
    <w:rsid w:val="2EED4D62"/>
    <w:rsid w:val="2EF134F6"/>
    <w:rsid w:val="2EF5062C"/>
    <w:rsid w:val="2F22425E"/>
    <w:rsid w:val="2F363704"/>
    <w:rsid w:val="2F575E37"/>
    <w:rsid w:val="2F70730B"/>
    <w:rsid w:val="2F764C13"/>
    <w:rsid w:val="2F7C21F0"/>
    <w:rsid w:val="2F8163A4"/>
    <w:rsid w:val="2F87716E"/>
    <w:rsid w:val="2F9530A9"/>
    <w:rsid w:val="2F9D0F0B"/>
    <w:rsid w:val="2FCE35FD"/>
    <w:rsid w:val="302277FE"/>
    <w:rsid w:val="30334CC7"/>
    <w:rsid w:val="303B7B8E"/>
    <w:rsid w:val="303D2CC6"/>
    <w:rsid w:val="305A0499"/>
    <w:rsid w:val="309B0E6F"/>
    <w:rsid w:val="30CC4A9F"/>
    <w:rsid w:val="30D10651"/>
    <w:rsid w:val="30DA6987"/>
    <w:rsid w:val="30DE3CD4"/>
    <w:rsid w:val="30FE0535"/>
    <w:rsid w:val="3102312B"/>
    <w:rsid w:val="31100173"/>
    <w:rsid w:val="313307B1"/>
    <w:rsid w:val="31481234"/>
    <w:rsid w:val="315C61ED"/>
    <w:rsid w:val="31686772"/>
    <w:rsid w:val="31711436"/>
    <w:rsid w:val="319B324A"/>
    <w:rsid w:val="31A36848"/>
    <w:rsid w:val="31B21E67"/>
    <w:rsid w:val="31C06FF7"/>
    <w:rsid w:val="31CC10A8"/>
    <w:rsid w:val="31DB6036"/>
    <w:rsid w:val="31DD465E"/>
    <w:rsid w:val="31F60CAC"/>
    <w:rsid w:val="3201709B"/>
    <w:rsid w:val="3203259E"/>
    <w:rsid w:val="321349DF"/>
    <w:rsid w:val="32460B64"/>
    <w:rsid w:val="324B6B09"/>
    <w:rsid w:val="32697D44"/>
    <w:rsid w:val="326D6CFF"/>
    <w:rsid w:val="329F293C"/>
    <w:rsid w:val="32C009B2"/>
    <w:rsid w:val="32C21B3D"/>
    <w:rsid w:val="32E842BE"/>
    <w:rsid w:val="32EA1597"/>
    <w:rsid w:val="333E39EE"/>
    <w:rsid w:val="335A1C50"/>
    <w:rsid w:val="33652F98"/>
    <w:rsid w:val="33735C77"/>
    <w:rsid w:val="338022C9"/>
    <w:rsid w:val="338A1912"/>
    <w:rsid w:val="33A72FCC"/>
    <w:rsid w:val="33B50FE8"/>
    <w:rsid w:val="33C76774"/>
    <w:rsid w:val="33D52B9D"/>
    <w:rsid w:val="34153B4F"/>
    <w:rsid w:val="34307E1A"/>
    <w:rsid w:val="345503BF"/>
    <w:rsid w:val="34F603F8"/>
    <w:rsid w:val="351D7C13"/>
    <w:rsid w:val="35303565"/>
    <w:rsid w:val="35484D4C"/>
    <w:rsid w:val="35553C0F"/>
    <w:rsid w:val="35761A80"/>
    <w:rsid w:val="3589605C"/>
    <w:rsid w:val="35AB4226"/>
    <w:rsid w:val="35BC48B8"/>
    <w:rsid w:val="35D11447"/>
    <w:rsid w:val="35DA1F10"/>
    <w:rsid w:val="35F2293E"/>
    <w:rsid w:val="35FD73CA"/>
    <w:rsid w:val="36023350"/>
    <w:rsid w:val="36104342"/>
    <w:rsid w:val="36111DC3"/>
    <w:rsid w:val="361F6B5B"/>
    <w:rsid w:val="367D3CEF"/>
    <w:rsid w:val="367E7F5C"/>
    <w:rsid w:val="369850B7"/>
    <w:rsid w:val="36B40E30"/>
    <w:rsid w:val="36C72951"/>
    <w:rsid w:val="36CF3E03"/>
    <w:rsid w:val="36D344DE"/>
    <w:rsid w:val="36E33FE7"/>
    <w:rsid w:val="37060B92"/>
    <w:rsid w:val="375305CE"/>
    <w:rsid w:val="377008F5"/>
    <w:rsid w:val="377140AE"/>
    <w:rsid w:val="377A369D"/>
    <w:rsid w:val="3788693D"/>
    <w:rsid w:val="379D2813"/>
    <w:rsid w:val="37A33648"/>
    <w:rsid w:val="37AA3E0E"/>
    <w:rsid w:val="37BE7B0B"/>
    <w:rsid w:val="37CB4B62"/>
    <w:rsid w:val="37D455B7"/>
    <w:rsid w:val="37EC1A38"/>
    <w:rsid w:val="37ED7997"/>
    <w:rsid w:val="37EE75B6"/>
    <w:rsid w:val="38060871"/>
    <w:rsid w:val="38304EE2"/>
    <w:rsid w:val="383D0237"/>
    <w:rsid w:val="38861FE5"/>
    <w:rsid w:val="38906E7F"/>
    <w:rsid w:val="389955C4"/>
    <w:rsid w:val="38B342C0"/>
    <w:rsid w:val="38B428BA"/>
    <w:rsid w:val="38B508B4"/>
    <w:rsid w:val="38BF1637"/>
    <w:rsid w:val="38DC76F7"/>
    <w:rsid w:val="38F2291B"/>
    <w:rsid w:val="39133BDA"/>
    <w:rsid w:val="393E037C"/>
    <w:rsid w:val="39486B76"/>
    <w:rsid w:val="395A56EE"/>
    <w:rsid w:val="395C3AA9"/>
    <w:rsid w:val="39665C4E"/>
    <w:rsid w:val="39717AE1"/>
    <w:rsid w:val="39AB6AC2"/>
    <w:rsid w:val="39AC1A85"/>
    <w:rsid w:val="39B80FC9"/>
    <w:rsid w:val="39D600BE"/>
    <w:rsid w:val="39F73098"/>
    <w:rsid w:val="3A1D5A65"/>
    <w:rsid w:val="3A34764A"/>
    <w:rsid w:val="3A526F77"/>
    <w:rsid w:val="3A53408B"/>
    <w:rsid w:val="3A6758C0"/>
    <w:rsid w:val="3A742E1C"/>
    <w:rsid w:val="3A783942"/>
    <w:rsid w:val="3A8647E9"/>
    <w:rsid w:val="3A92DAB1"/>
    <w:rsid w:val="3A983A96"/>
    <w:rsid w:val="3AAE2F4E"/>
    <w:rsid w:val="3AB2479E"/>
    <w:rsid w:val="3AC9656D"/>
    <w:rsid w:val="3B0127F1"/>
    <w:rsid w:val="3B3036F8"/>
    <w:rsid w:val="3B723ED8"/>
    <w:rsid w:val="3BB44F02"/>
    <w:rsid w:val="3BE71462"/>
    <w:rsid w:val="3BF8554C"/>
    <w:rsid w:val="3C184C27"/>
    <w:rsid w:val="3C1E6B30"/>
    <w:rsid w:val="3C461F3B"/>
    <w:rsid w:val="3C5E7D7B"/>
    <w:rsid w:val="3C9D61C8"/>
    <w:rsid w:val="3CAB4BE3"/>
    <w:rsid w:val="3CE428FE"/>
    <w:rsid w:val="3D0300A8"/>
    <w:rsid w:val="3D715D82"/>
    <w:rsid w:val="3D8A7087"/>
    <w:rsid w:val="3D903606"/>
    <w:rsid w:val="3D924861"/>
    <w:rsid w:val="3DA50F0A"/>
    <w:rsid w:val="3DB56139"/>
    <w:rsid w:val="3DCA2236"/>
    <w:rsid w:val="3DD65E81"/>
    <w:rsid w:val="3DED373A"/>
    <w:rsid w:val="3DF2732B"/>
    <w:rsid w:val="3DF74416"/>
    <w:rsid w:val="3E1B2AAC"/>
    <w:rsid w:val="3E646216"/>
    <w:rsid w:val="3E66102B"/>
    <w:rsid w:val="3E6A0541"/>
    <w:rsid w:val="3E6E27D8"/>
    <w:rsid w:val="3E7F2E17"/>
    <w:rsid w:val="3E996ADF"/>
    <w:rsid w:val="3EC2299D"/>
    <w:rsid w:val="3ED56A25"/>
    <w:rsid w:val="3EF871C0"/>
    <w:rsid w:val="3F321154"/>
    <w:rsid w:val="3F397100"/>
    <w:rsid w:val="3F3C0AE0"/>
    <w:rsid w:val="3F3E6DB8"/>
    <w:rsid w:val="3F4A63DF"/>
    <w:rsid w:val="3F4C63EF"/>
    <w:rsid w:val="3F687755"/>
    <w:rsid w:val="3F704E96"/>
    <w:rsid w:val="3F755260"/>
    <w:rsid w:val="3F833F70"/>
    <w:rsid w:val="3F9D4417"/>
    <w:rsid w:val="3F9D5D6E"/>
    <w:rsid w:val="3FAE1F56"/>
    <w:rsid w:val="3FC046A1"/>
    <w:rsid w:val="3FC056DB"/>
    <w:rsid w:val="3FF02CA5"/>
    <w:rsid w:val="3FFD4A04"/>
    <w:rsid w:val="403651B0"/>
    <w:rsid w:val="4040471C"/>
    <w:rsid w:val="405013AC"/>
    <w:rsid w:val="40695A5E"/>
    <w:rsid w:val="4076225C"/>
    <w:rsid w:val="40B61C95"/>
    <w:rsid w:val="40D84461"/>
    <w:rsid w:val="40E20083"/>
    <w:rsid w:val="40E43867"/>
    <w:rsid w:val="40FC2D3A"/>
    <w:rsid w:val="41007633"/>
    <w:rsid w:val="412D43E7"/>
    <w:rsid w:val="41354CDA"/>
    <w:rsid w:val="418469F7"/>
    <w:rsid w:val="41A15996"/>
    <w:rsid w:val="41C74FFD"/>
    <w:rsid w:val="41DF522C"/>
    <w:rsid w:val="4201727E"/>
    <w:rsid w:val="421306B6"/>
    <w:rsid w:val="422368B7"/>
    <w:rsid w:val="422E3361"/>
    <w:rsid w:val="423C074B"/>
    <w:rsid w:val="42461EC8"/>
    <w:rsid w:val="424819C9"/>
    <w:rsid w:val="42605248"/>
    <w:rsid w:val="426615A5"/>
    <w:rsid w:val="426B513D"/>
    <w:rsid w:val="427B66F2"/>
    <w:rsid w:val="427C23A2"/>
    <w:rsid w:val="427D7E24"/>
    <w:rsid w:val="428A566F"/>
    <w:rsid w:val="42A14599"/>
    <w:rsid w:val="42C26D86"/>
    <w:rsid w:val="42C80465"/>
    <w:rsid w:val="42CD4A0A"/>
    <w:rsid w:val="42DC36C1"/>
    <w:rsid w:val="42E90DDB"/>
    <w:rsid w:val="433443F4"/>
    <w:rsid w:val="434957F3"/>
    <w:rsid w:val="437219DC"/>
    <w:rsid w:val="438276D2"/>
    <w:rsid w:val="43A44157"/>
    <w:rsid w:val="43AD7B11"/>
    <w:rsid w:val="43D415D6"/>
    <w:rsid w:val="43E75D92"/>
    <w:rsid w:val="441539E3"/>
    <w:rsid w:val="443C58B5"/>
    <w:rsid w:val="445B02BB"/>
    <w:rsid w:val="446E6A1F"/>
    <w:rsid w:val="44705E81"/>
    <w:rsid w:val="44C30FA4"/>
    <w:rsid w:val="44D467C3"/>
    <w:rsid w:val="44E12C5E"/>
    <w:rsid w:val="44EF7BCE"/>
    <w:rsid w:val="451374AF"/>
    <w:rsid w:val="451467E3"/>
    <w:rsid w:val="45325B5D"/>
    <w:rsid w:val="453835E4"/>
    <w:rsid w:val="456A56CE"/>
    <w:rsid w:val="458B5528"/>
    <w:rsid w:val="46106FAA"/>
    <w:rsid w:val="462540E7"/>
    <w:rsid w:val="463746A5"/>
    <w:rsid w:val="46445C75"/>
    <w:rsid w:val="46520370"/>
    <w:rsid w:val="46551394"/>
    <w:rsid w:val="46656E95"/>
    <w:rsid w:val="46681644"/>
    <w:rsid w:val="46C72C73"/>
    <w:rsid w:val="46CA61ED"/>
    <w:rsid w:val="46E4235D"/>
    <w:rsid w:val="46F758B2"/>
    <w:rsid w:val="47112FB5"/>
    <w:rsid w:val="4718102B"/>
    <w:rsid w:val="472268C3"/>
    <w:rsid w:val="473401C5"/>
    <w:rsid w:val="47543B15"/>
    <w:rsid w:val="476D607F"/>
    <w:rsid w:val="47704E79"/>
    <w:rsid w:val="478A3DDA"/>
    <w:rsid w:val="478F55D3"/>
    <w:rsid w:val="47A34DE9"/>
    <w:rsid w:val="47E655CD"/>
    <w:rsid w:val="47FB1C20"/>
    <w:rsid w:val="480D4259"/>
    <w:rsid w:val="48555A83"/>
    <w:rsid w:val="489654EE"/>
    <w:rsid w:val="48A745CF"/>
    <w:rsid w:val="48A86B02"/>
    <w:rsid w:val="48AF3123"/>
    <w:rsid w:val="48BB0858"/>
    <w:rsid w:val="48BB0BE3"/>
    <w:rsid w:val="48C16DE5"/>
    <w:rsid w:val="48C95CB9"/>
    <w:rsid w:val="48DD6B99"/>
    <w:rsid w:val="49244D8F"/>
    <w:rsid w:val="497D31CA"/>
    <w:rsid w:val="49901B4A"/>
    <w:rsid w:val="499D0479"/>
    <w:rsid w:val="49C867DC"/>
    <w:rsid w:val="49D56117"/>
    <w:rsid w:val="49DD3CE1"/>
    <w:rsid w:val="4A040D7F"/>
    <w:rsid w:val="4A331A0D"/>
    <w:rsid w:val="4A393344"/>
    <w:rsid w:val="4A6157B4"/>
    <w:rsid w:val="4A634273"/>
    <w:rsid w:val="4A777470"/>
    <w:rsid w:val="4A7C189D"/>
    <w:rsid w:val="4A9656AF"/>
    <w:rsid w:val="4ACF4332"/>
    <w:rsid w:val="4B487417"/>
    <w:rsid w:val="4B5421DD"/>
    <w:rsid w:val="4B547148"/>
    <w:rsid w:val="4B7050C8"/>
    <w:rsid w:val="4B961A2C"/>
    <w:rsid w:val="4BAF1BA9"/>
    <w:rsid w:val="4C09496A"/>
    <w:rsid w:val="4C0B6D51"/>
    <w:rsid w:val="4C242472"/>
    <w:rsid w:val="4C2E6E80"/>
    <w:rsid w:val="4C3E1424"/>
    <w:rsid w:val="4C4E1046"/>
    <w:rsid w:val="4C590758"/>
    <w:rsid w:val="4C6426BF"/>
    <w:rsid w:val="4C696319"/>
    <w:rsid w:val="4C7A6E40"/>
    <w:rsid w:val="4C820794"/>
    <w:rsid w:val="4C952C2C"/>
    <w:rsid w:val="4CA75DB4"/>
    <w:rsid w:val="4CDA2AA4"/>
    <w:rsid w:val="4CDC758C"/>
    <w:rsid w:val="4CEA165A"/>
    <w:rsid w:val="4D1348E7"/>
    <w:rsid w:val="4D18479E"/>
    <w:rsid w:val="4D417CAC"/>
    <w:rsid w:val="4DB64C23"/>
    <w:rsid w:val="4DCF186D"/>
    <w:rsid w:val="4DD02793"/>
    <w:rsid w:val="4DE544EF"/>
    <w:rsid w:val="4DFE2A04"/>
    <w:rsid w:val="4E283848"/>
    <w:rsid w:val="4E334EDB"/>
    <w:rsid w:val="4E4D5159"/>
    <w:rsid w:val="4E7074C0"/>
    <w:rsid w:val="4E877E1A"/>
    <w:rsid w:val="4E8E6CB6"/>
    <w:rsid w:val="4EB93137"/>
    <w:rsid w:val="4ECA1134"/>
    <w:rsid w:val="4ED21371"/>
    <w:rsid w:val="4EF42E94"/>
    <w:rsid w:val="4F14162B"/>
    <w:rsid w:val="4F293C62"/>
    <w:rsid w:val="4F5237D6"/>
    <w:rsid w:val="4F532670"/>
    <w:rsid w:val="4F535FF2"/>
    <w:rsid w:val="4F654B13"/>
    <w:rsid w:val="4F824E5A"/>
    <w:rsid w:val="4F843B05"/>
    <w:rsid w:val="4F873C5A"/>
    <w:rsid w:val="4FA622B7"/>
    <w:rsid w:val="4FC606B1"/>
    <w:rsid w:val="4FC95F53"/>
    <w:rsid w:val="4FE02382"/>
    <w:rsid w:val="4FF956E2"/>
    <w:rsid w:val="502109C3"/>
    <w:rsid w:val="50363EF0"/>
    <w:rsid w:val="506C03ED"/>
    <w:rsid w:val="507B6B0F"/>
    <w:rsid w:val="50821F3C"/>
    <w:rsid w:val="50AE4A32"/>
    <w:rsid w:val="50D67C20"/>
    <w:rsid w:val="50ED2C4F"/>
    <w:rsid w:val="50F50154"/>
    <w:rsid w:val="51391ED1"/>
    <w:rsid w:val="514053C8"/>
    <w:rsid w:val="51450BF1"/>
    <w:rsid w:val="516A273A"/>
    <w:rsid w:val="516B1EA8"/>
    <w:rsid w:val="517B65F4"/>
    <w:rsid w:val="517D2FDE"/>
    <w:rsid w:val="51E258D9"/>
    <w:rsid w:val="51E80C62"/>
    <w:rsid w:val="51FF6A49"/>
    <w:rsid w:val="52081B08"/>
    <w:rsid w:val="52142B51"/>
    <w:rsid w:val="52193187"/>
    <w:rsid w:val="52307465"/>
    <w:rsid w:val="52430BD8"/>
    <w:rsid w:val="524C353C"/>
    <w:rsid w:val="5268717E"/>
    <w:rsid w:val="527529D0"/>
    <w:rsid w:val="527878B6"/>
    <w:rsid w:val="52B270C9"/>
    <w:rsid w:val="52E373ED"/>
    <w:rsid w:val="52EB4D9B"/>
    <w:rsid w:val="532E4B29"/>
    <w:rsid w:val="533B015B"/>
    <w:rsid w:val="534074FE"/>
    <w:rsid w:val="537C134C"/>
    <w:rsid w:val="53AF6A1E"/>
    <w:rsid w:val="53BF6C38"/>
    <w:rsid w:val="53D272C0"/>
    <w:rsid w:val="53F07765"/>
    <w:rsid w:val="53F8069D"/>
    <w:rsid w:val="54262809"/>
    <w:rsid w:val="542E75CF"/>
    <w:rsid w:val="54377408"/>
    <w:rsid w:val="543C3DC4"/>
    <w:rsid w:val="54455CC8"/>
    <w:rsid w:val="547C3A92"/>
    <w:rsid w:val="547D0441"/>
    <w:rsid w:val="54975FB1"/>
    <w:rsid w:val="54AC546B"/>
    <w:rsid w:val="54D544BE"/>
    <w:rsid w:val="54ED4D9C"/>
    <w:rsid w:val="5517690E"/>
    <w:rsid w:val="55302CBE"/>
    <w:rsid w:val="55331C5B"/>
    <w:rsid w:val="559301ED"/>
    <w:rsid w:val="55AC48BC"/>
    <w:rsid w:val="55D31D71"/>
    <w:rsid w:val="55FA288C"/>
    <w:rsid w:val="56033EB3"/>
    <w:rsid w:val="56283232"/>
    <w:rsid w:val="564B3523"/>
    <w:rsid w:val="5652219F"/>
    <w:rsid w:val="56624D55"/>
    <w:rsid w:val="567A5C1D"/>
    <w:rsid w:val="567D6FD5"/>
    <w:rsid w:val="569E53EE"/>
    <w:rsid w:val="56A42232"/>
    <w:rsid w:val="56A670C7"/>
    <w:rsid w:val="570139B1"/>
    <w:rsid w:val="57033275"/>
    <w:rsid w:val="57152926"/>
    <w:rsid w:val="571FD346"/>
    <w:rsid w:val="5727418B"/>
    <w:rsid w:val="5731096A"/>
    <w:rsid w:val="5733726C"/>
    <w:rsid w:val="57403773"/>
    <w:rsid w:val="5748472C"/>
    <w:rsid w:val="578D1361"/>
    <w:rsid w:val="57CB655E"/>
    <w:rsid w:val="57F92D5C"/>
    <w:rsid w:val="5800116D"/>
    <w:rsid w:val="580977F4"/>
    <w:rsid w:val="581906BD"/>
    <w:rsid w:val="583D3995"/>
    <w:rsid w:val="58471484"/>
    <w:rsid w:val="58650CC4"/>
    <w:rsid w:val="58657817"/>
    <w:rsid w:val="589319B9"/>
    <w:rsid w:val="589B6347"/>
    <w:rsid w:val="58A73619"/>
    <w:rsid w:val="58AA2A58"/>
    <w:rsid w:val="58B21941"/>
    <w:rsid w:val="591E43FE"/>
    <w:rsid w:val="593773EE"/>
    <w:rsid w:val="59500099"/>
    <w:rsid w:val="59910D81"/>
    <w:rsid w:val="59CA7941"/>
    <w:rsid w:val="5A006E37"/>
    <w:rsid w:val="5A287669"/>
    <w:rsid w:val="5A461B2C"/>
    <w:rsid w:val="5A6302EE"/>
    <w:rsid w:val="5A7B7540"/>
    <w:rsid w:val="5A992B74"/>
    <w:rsid w:val="5ABC1C1C"/>
    <w:rsid w:val="5ACA6D61"/>
    <w:rsid w:val="5ACC277D"/>
    <w:rsid w:val="5AD67580"/>
    <w:rsid w:val="5AE9653F"/>
    <w:rsid w:val="5B74542C"/>
    <w:rsid w:val="5B7966A3"/>
    <w:rsid w:val="5B84322C"/>
    <w:rsid w:val="5BA93A5F"/>
    <w:rsid w:val="5BB4753D"/>
    <w:rsid w:val="5C0676F6"/>
    <w:rsid w:val="5C1255EB"/>
    <w:rsid w:val="5C141388"/>
    <w:rsid w:val="5C7260F4"/>
    <w:rsid w:val="5C8D18B7"/>
    <w:rsid w:val="5CCF6CE6"/>
    <w:rsid w:val="5CEB6112"/>
    <w:rsid w:val="5D41169E"/>
    <w:rsid w:val="5D5F1E64"/>
    <w:rsid w:val="5DAE7F42"/>
    <w:rsid w:val="5DCA0B6B"/>
    <w:rsid w:val="5DF84EC7"/>
    <w:rsid w:val="5E302844"/>
    <w:rsid w:val="5E417E2A"/>
    <w:rsid w:val="5E4F32F7"/>
    <w:rsid w:val="5E51063C"/>
    <w:rsid w:val="5E7310EA"/>
    <w:rsid w:val="5E791814"/>
    <w:rsid w:val="5E83409D"/>
    <w:rsid w:val="5E8954E8"/>
    <w:rsid w:val="5E9F7B72"/>
    <w:rsid w:val="5EB449D7"/>
    <w:rsid w:val="5EB650D8"/>
    <w:rsid w:val="5EEA03E1"/>
    <w:rsid w:val="5EFA2DDA"/>
    <w:rsid w:val="5F1248F3"/>
    <w:rsid w:val="5F3209BE"/>
    <w:rsid w:val="5F3C4218"/>
    <w:rsid w:val="5F6D12E1"/>
    <w:rsid w:val="5F781377"/>
    <w:rsid w:val="5F8B48CF"/>
    <w:rsid w:val="5F8D2F38"/>
    <w:rsid w:val="5FB012AE"/>
    <w:rsid w:val="5FB95A82"/>
    <w:rsid w:val="5FC961D3"/>
    <w:rsid w:val="5FD82EFB"/>
    <w:rsid w:val="5FF47D7E"/>
    <w:rsid w:val="5FFA0406"/>
    <w:rsid w:val="60040D16"/>
    <w:rsid w:val="60140CCC"/>
    <w:rsid w:val="60171DC9"/>
    <w:rsid w:val="602237A3"/>
    <w:rsid w:val="602F5DE9"/>
    <w:rsid w:val="604B0947"/>
    <w:rsid w:val="60844AE7"/>
    <w:rsid w:val="609556F0"/>
    <w:rsid w:val="60AF4F57"/>
    <w:rsid w:val="60BC1928"/>
    <w:rsid w:val="60C54321"/>
    <w:rsid w:val="60E064A1"/>
    <w:rsid w:val="60F07456"/>
    <w:rsid w:val="612E6089"/>
    <w:rsid w:val="61667033"/>
    <w:rsid w:val="619051D8"/>
    <w:rsid w:val="61A70072"/>
    <w:rsid w:val="620B0BC6"/>
    <w:rsid w:val="624B1032"/>
    <w:rsid w:val="626F4D0D"/>
    <w:rsid w:val="62713884"/>
    <w:rsid w:val="62D8430C"/>
    <w:rsid w:val="62EA5256"/>
    <w:rsid w:val="63140CB4"/>
    <w:rsid w:val="63243EEC"/>
    <w:rsid w:val="634A7E41"/>
    <w:rsid w:val="636941C9"/>
    <w:rsid w:val="63695F4C"/>
    <w:rsid w:val="636D33C8"/>
    <w:rsid w:val="63771FC4"/>
    <w:rsid w:val="63785218"/>
    <w:rsid w:val="63816D31"/>
    <w:rsid w:val="638A16A1"/>
    <w:rsid w:val="639235D5"/>
    <w:rsid w:val="63991B77"/>
    <w:rsid w:val="63B04A0C"/>
    <w:rsid w:val="63D675AF"/>
    <w:rsid w:val="63D74F2D"/>
    <w:rsid w:val="63E10C3D"/>
    <w:rsid w:val="6401374E"/>
    <w:rsid w:val="64144E5E"/>
    <w:rsid w:val="64187EC6"/>
    <w:rsid w:val="641904A0"/>
    <w:rsid w:val="64451037"/>
    <w:rsid w:val="6445165E"/>
    <w:rsid w:val="64485CF7"/>
    <w:rsid w:val="64532516"/>
    <w:rsid w:val="647741D8"/>
    <w:rsid w:val="649B3DEB"/>
    <w:rsid w:val="64D021F2"/>
    <w:rsid w:val="6520350F"/>
    <w:rsid w:val="65341918"/>
    <w:rsid w:val="65515BAE"/>
    <w:rsid w:val="655B064E"/>
    <w:rsid w:val="6565530E"/>
    <w:rsid w:val="65863920"/>
    <w:rsid w:val="659C3F9F"/>
    <w:rsid w:val="65A94C81"/>
    <w:rsid w:val="65B25CEF"/>
    <w:rsid w:val="65D514A1"/>
    <w:rsid w:val="660157E8"/>
    <w:rsid w:val="66237E77"/>
    <w:rsid w:val="66613283"/>
    <w:rsid w:val="667C470F"/>
    <w:rsid w:val="667C7FA3"/>
    <w:rsid w:val="668A49FF"/>
    <w:rsid w:val="66992C0B"/>
    <w:rsid w:val="66A63D78"/>
    <w:rsid w:val="66DD299B"/>
    <w:rsid w:val="66FC62C2"/>
    <w:rsid w:val="670B1BF5"/>
    <w:rsid w:val="6731011B"/>
    <w:rsid w:val="673C3AE6"/>
    <w:rsid w:val="673F4332"/>
    <w:rsid w:val="678A41F8"/>
    <w:rsid w:val="67B32C30"/>
    <w:rsid w:val="67BB4B7D"/>
    <w:rsid w:val="67E62186"/>
    <w:rsid w:val="67F15775"/>
    <w:rsid w:val="67F409E5"/>
    <w:rsid w:val="684209C7"/>
    <w:rsid w:val="68426C13"/>
    <w:rsid w:val="68534D38"/>
    <w:rsid w:val="68807D84"/>
    <w:rsid w:val="688B7918"/>
    <w:rsid w:val="688F34B4"/>
    <w:rsid w:val="68B770D0"/>
    <w:rsid w:val="68C03BA6"/>
    <w:rsid w:val="68C350F9"/>
    <w:rsid w:val="68E56825"/>
    <w:rsid w:val="68FF2C52"/>
    <w:rsid w:val="69047CAA"/>
    <w:rsid w:val="69185D7B"/>
    <w:rsid w:val="69382E6E"/>
    <w:rsid w:val="694161DE"/>
    <w:rsid w:val="69480AC8"/>
    <w:rsid w:val="694D0590"/>
    <w:rsid w:val="696E234B"/>
    <w:rsid w:val="698E123D"/>
    <w:rsid w:val="69BC3A7A"/>
    <w:rsid w:val="69BE3184"/>
    <w:rsid w:val="69D76DF7"/>
    <w:rsid w:val="69EB1252"/>
    <w:rsid w:val="69F45130"/>
    <w:rsid w:val="6A1F5032"/>
    <w:rsid w:val="6A413A53"/>
    <w:rsid w:val="6A5C730C"/>
    <w:rsid w:val="6A7A3E9A"/>
    <w:rsid w:val="6A8611B1"/>
    <w:rsid w:val="6B050A85"/>
    <w:rsid w:val="6B0E6E45"/>
    <w:rsid w:val="6B3C7C05"/>
    <w:rsid w:val="6B4E4701"/>
    <w:rsid w:val="6B9C5D34"/>
    <w:rsid w:val="6BBB721B"/>
    <w:rsid w:val="6BD54684"/>
    <w:rsid w:val="6BEA5C3B"/>
    <w:rsid w:val="6BF47294"/>
    <w:rsid w:val="6C3A7E09"/>
    <w:rsid w:val="6C612CD3"/>
    <w:rsid w:val="6C7C0DB6"/>
    <w:rsid w:val="6C82293B"/>
    <w:rsid w:val="6C836501"/>
    <w:rsid w:val="6C8A5798"/>
    <w:rsid w:val="6C8C0B70"/>
    <w:rsid w:val="6C937016"/>
    <w:rsid w:val="6CA010DB"/>
    <w:rsid w:val="6CA26B99"/>
    <w:rsid w:val="6CD905B9"/>
    <w:rsid w:val="6CE64D6D"/>
    <w:rsid w:val="6D116B55"/>
    <w:rsid w:val="6D41697E"/>
    <w:rsid w:val="6D496A5A"/>
    <w:rsid w:val="6D4E01A3"/>
    <w:rsid w:val="6D6315C7"/>
    <w:rsid w:val="6D791F94"/>
    <w:rsid w:val="6D7F6BA4"/>
    <w:rsid w:val="6D953112"/>
    <w:rsid w:val="6D974323"/>
    <w:rsid w:val="6DBB1EDF"/>
    <w:rsid w:val="6E160C76"/>
    <w:rsid w:val="6E197745"/>
    <w:rsid w:val="6E5435E0"/>
    <w:rsid w:val="6EC900AB"/>
    <w:rsid w:val="6EDB1CFA"/>
    <w:rsid w:val="6EFC3719"/>
    <w:rsid w:val="6EFF7476"/>
    <w:rsid w:val="6F5223BC"/>
    <w:rsid w:val="6F6E002E"/>
    <w:rsid w:val="6F8E0767"/>
    <w:rsid w:val="6FA562A8"/>
    <w:rsid w:val="6FAD6A9B"/>
    <w:rsid w:val="6FAE0501"/>
    <w:rsid w:val="6FC53B50"/>
    <w:rsid w:val="70107968"/>
    <w:rsid w:val="702040F4"/>
    <w:rsid w:val="70237416"/>
    <w:rsid w:val="702C0553"/>
    <w:rsid w:val="703164BF"/>
    <w:rsid w:val="704912F8"/>
    <w:rsid w:val="705A5467"/>
    <w:rsid w:val="707D1CF9"/>
    <w:rsid w:val="708E3C33"/>
    <w:rsid w:val="709B2329"/>
    <w:rsid w:val="70E55BE9"/>
    <w:rsid w:val="70ED4B12"/>
    <w:rsid w:val="70EE0236"/>
    <w:rsid w:val="71140AD1"/>
    <w:rsid w:val="7186D6C8"/>
    <w:rsid w:val="719B68C5"/>
    <w:rsid w:val="71D46F7E"/>
    <w:rsid w:val="71E216E7"/>
    <w:rsid w:val="720E0C3E"/>
    <w:rsid w:val="721C59E8"/>
    <w:rsid w:val="723D5B2D"/>
    <w:rsid w:val="72665EA7"/>
    <w:rsid w:val="729A5B2C"/>
    <w:rsid w:val="72BB1F0C"/>
    <w:rsid w:val="72FC56B6"/>
    <w:rsid w:val="72FF2082"/>
    <w:rsid w:val="73020806"/>
    <w:rsid w:val="73191051"/>
    <w:rsid w:val="73592CF9"/>
    <w:rsid w:val="73CF47C3"/>
    <w:rsid w:val="73D873D4"/>
    <w:rsid w:val="73F51EFD"/>
    <w:rsid w:val="743D4196"/>
    <w:rsid w:val="7492740F"/>
    <w:rsid w:val="74AB40F8"/>
    <w:rsid w:val="74C1126A"/>
    <w:rsid w:val="74C415A5"/>
    <w:rsid w:val="74EA254B"/>
    <w:rsid w:val="74F821BC"/>
    <w:rsid w:val="750A178C"/>
    <w:rsid w:val="75196EE2"/>
    <w:rsid w:val="75724F94"/>
    <w:rsid w:val="75772738"/>
    <w:rsid w:val="757D2345"/>
    <w:rsid w:val="75845AF9"/>
    <w:rsid w:val="758A2D5A"/>
    <w:rsid w:val="75963E4F"/>
    <w:rsid w:val="7599386E"/>
    <w:rsid w:val="759D1E4D"/>
    <w:rsid w:val="75A44310"/>
    <w:rsid w:val="75B97912"/>
    <w:rsid w:val="75D16B44"/>
    <w:rsid w:val="75D21F91"/>
    <w:rsid w:val="75D82AC3"/>
    <w:rsid w:val="760160F6"/>
    <w:rsid w:val="76073BFC"/>
    <w:rsid w:val="76191BF2"/>
    <w:rsid w:val="76202618"/>
    <w:rsid w:val="765A20B9"/>
    <w:rsid w:val="76627AA3"/>
    <w:rsid w:val="768273A3"/>
    <w:rsid w:val="76AC4B43"/>
    <w:rsid w:val="76DF072D"/>
    <w:rsid w:val="770045CD"/>
    <w:rsid w:val="77022722"/>
    <w:rsid w:val="771F248A"/>
    <w:rsid w:val="77381CC2"/>
    <w:rsid w:val="773C7386"/>
    <w:rsid w:val="773D763E"/>
    <w:rsid w:val="77BB4B7D"/>
    <w:rsid w:val="77EA3AB4"/>
    <w:rsid w:val="77F958E2"/>
    <w:rsid w:val="78203CA3"/>
    <w:rsid w:val="78342F20"/>
    <w:rsid w:val="78482469"/>
    <w:rsid w:val="78846552"/>
    <w:rsid w:val="788C489D"/>
    <w:rsid w:val="78AE27E0"/>
    <w:rsid w:val="78B80687"/>
    <w:rsid w:val="78E13DC2"/>
    <w:rsid w:val="78FE6F36"/>
    <w:rsid w:val="790B7E90"/>
    <w:rsid w:val="791F73F5"/>
    <w:rsid w:val="79333AAD"/>
    <w:rsid w:val="79416453"/>
    <w:rsid w:val="795F2424"/>
    <w:rsid w:val="796B5334"/>
    <w:rsid w:val="797B015E"/>
    <w:rsid w:val="79AC1DBD"/>
    <w:rsid w:val="79BF04F4"/>
    <w:rsid w:val="7A514F38"/>
    <w:rsid w:val="7A535D5E"/>
    <w:rsid w:val="7A693EDE"/>
    <w:rsid w:val="7A8F5AA2"/>
    <w:rsid w:val="7AD0472A"/>
    <w:rsid w:val="7AD44F12"/>
    <w:rsid w:val="7ADC72A5"/>
    <w:rsid w:val="7AE06B41"/>
    <w:rsid w:val="7AFB5A68"/>
    <w:rsid w:val="7B376075"/>
    <w:rsid w:val="7B3F1126"/>
    <w:rsid w:val="7B857CF1"/>
    <w:rsid w:val="7B930B22"/>
    <w:rsid w:val="7B9474A8"/>
    <w:rsid w:val="7B97180C"/>
    <w:rsid w:val="7B9A7E33"/>
    <w:rsid w:val="7BD52792"/>
    <w:rsid w:val="7BE0484E"/>
    <w:rsid w:val="7C0539F3"/>
    <w:rsid w:val="7C1B4899"/>
    <w:rsid w:val="7C7D3261"/>
    <w:rsid w:val="7CA56E0D"/>
    <w:rsid w:val="7CA619E9"/>
    <w:rsid w:val="7CC273E0"/>
    <w:rsid w:val="7CD05932"/>
    <w:rsid w:val="7CF00A4C"/>
    <w:rsid w:val="7CF55E84"/>
    <w:rsid w:val="7CFD62AD"/>
    <w:rsid w:val="7D021452"/>
    <w:rsid w:val="7D0660B6"/>
    <w:rsid w:val="7D117983"/>
    <w:rsid w:val="7D19514C"/>
    <w:rsid w:val="7D2878E3"/>
    <w:rsid w:val="7D462EED"/>
    <w:rsid w:val="7D7374D2"/>
    <w:rsid w:val="7D776C88"/>
    <w:rsid w:val="7DED1C1B"/>
    <w:rsid w:val="7DFC1988"/>
    <w:rsid w:val="7E39438F"/>
    <w:rsid w:val="7E415FCB"/>
    <w:rsid w:val="7E6A572D"/>
    <w:rsid w:val="7EBF2A6C"/>
    <w:rsid w:val="7ED3133E"/>
    <w:rsid w:val="7F2561DE"/>
    <w:rsid w:val="7F4E14CC"/>
    <w:rsid w:val="7F543FDD"/>
    <w:rsid w:val="7F833B3C"/>
    <w:rsid w:val="7FE50412"/>
    <w:rsid w:val="7FFA0A17"/>
    <w:rsid w:val="7FFC3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DC63E9"/>
  <w15:docId w15:val="{4396F298-A471-46AB-81A3-C40155CB8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592"/>
    <w:pPr>
      <w:spacing w:before="120"/>
    </w:pPr>
    <w:rPr>
      <w:rFonts w:eastAsiaTheme="minorEastAsia" w:cstheme="minorBidi"/>
      <w:szCs w:val="22"/>
    </w:rPr>
  </w:style>
  <w:style w:type="paragraph" w:styleId="1">
    <w:name w:val="heading 1"/>
    <w:basedOn w:val="a0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ind w:left="126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50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7"/>
    <w:qFormat/>
    <w:pPr>
      <w:ind w:left="851"/>
    </w:pPr>
  </w:style>
  <w:style w:type="paragraph" w:styleId="a7">
    <w:name w:val="List Bullet"/>
    <w:basedOn w:val="a5"/>
    <w:qFormat/>
  </w:style>
  <w:style w:type="paragraph" w:styleId="a8">
    <w:name w:val="caption"/>
    <w:basedOn w:val="a"/>
    <w:next w:val="a"/>
    <w:link w:val="a9"/>
    <w:uiPriority w:val="35"/>
    <w:qFormat/>
    <w:pPr>
      <w:spacing w:after="120"/>
    </w:pPr>
    <w:rPr>
      <w:b/>
      <w:lang w:val="zh-CN"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"/>
    <w:semiHidden/>
    <w:qFormat/>
    <w:rPr>
      <w:rFonts w:eastAsia="MS Mincho"/>
    </w:rPr>
  </w:style>
  <w:style w:type="paragraph" w:styleId="ac">
    <w:name w:val="Body Text"/>
    <w:basedOn w:val="a"/>
    <w:link w:val="ad"/>
    <w:qFormat/>
    <w:pPr>
      <w:spacing w:after="120"/>
    </w:pPr>
    <w:rPr>
      <w:lang w:val="en-GB"/>
    </w:rPr>
  </w:style>
  <w:style w:type="paragraph" w:styleId="52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e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">
    <w:name w:val="footer"/>
    <w:basedOn w:val="a0"/>
    <w:qFormat/>
    <w:pPr>
      <w:jc w:val="center"/>
    </w:pPr>
    <w:rPr>
      <w:i/>
    </w:rPr>
  </w:style>
  <w:style w:type="paragraph" w:styleId="af0">
    <w:name w:val="Subtitle"/>
    <w:basedOn w:val="a"/>
    <w:next w:val="a"/>
    <w:link w:val="af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2"/>
      </w:numPr>
      <w:tabs>
        <w:tab w:val="left" w:pos="1800"/>
      </w:tabs>
      <w:spacing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af2">
    <w:name w:val="footnote text"/>
    <w:basedOn w:val="a"/>
    <w:semiHidden/>
    <w:qFormat/>
    <w:pPr>
      <w:keepLines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qFormat/>
    <w:rPr>
      <w:rFonts w:eastAsia="MS Mincho"/>
      <w:color w:val="FFFF00"/>
      <w:lang w:eastAsia="ja-JP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/>
      <w:sz w:val="24"/>
      <w:szCs w:val="24"/>
      <w:lang w:val="zh-CN"/>
    </w:rPr>
  </w:style>
  <w:style w:type="paragraph" w:styleId="af3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12">
    <w:name w:val="index 1"/>
    <w:basedOn w:val="a"/>
    <w:next w:val="a"/>
    <w:semiHidden/>
    <w:qFormat/>
    <w:pPr>
      <w:keepLines/>
    </w:pPr>
  </w:style>
  <w:style w:type="paragraph" w:styleId="26">
    <w:name w:val="index 2"/>
    <w:basedOn w:val="12"/>
    <w:next w:val="a"/>
    <w:semiHidden/>
    <w:qFormat/>
    <w:pPr>
      <w:ind w:left="284"/>
    </w:pPr>
  </w:style>
  <w:style w:type="paragraph" w:styleId="af4">
    <w:name w:val="annotation subject"/>
    <w:basedOn w:val="ab"/>
    <w:next w:val="ab"/>
    <w:semiHidden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table" w:styleId="af5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1"/>
    <w:qFormat/>
    <w:rPr>
      <w:b/>
      <w:bCs/>
    </w:rPr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Emphasis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semiHidden/>
    <w:qFormat/>
    <w:rPr>
      <w:sz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link w:val="B1Char1"/>
    <w:qFormat/>
    <w:rPr>
      <w:lang w:val="zh-CN"/>
    </w:r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B3">
    <w:name w:val="B3"/>
    <w:basedOn w:val="30"/>
    <w:link w:val="B3Char"/>
    <w:qFormat/>
    <w:rPr>
      <w:lang w:val="zh-CN"/>
    </w:rPr>
  </w:style>
  <w:style w:type="paragraph" w:customStyle="1" w:styleId="B4">
    <w:name w:val="B4"/>
    <w:basedOn w:val="43"/>
    <w:link w:val="B4Char"/>
    <w:qFormat/>
    <w:rPr>
      <w:lang w:val="zh-CN"/>
    </w:rPr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link w:val="B6Char"/>
    <w:qFormat/>
    <w:rPr>
      <w:lang w:val="zh-CN"/>
    </w:rPr>
  </w:style>
  <w:style w:type="character" w:customStyle="1" w:styleId="a9">
    <w:name w:val="题注 字符"/>
    <w:link w:val="a8"/>
    <w:uiPriority w:val="35"/>
    <w:qFormat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theme="minorBidi"/>
      <w:sz w:val="22"/>
      <w:szCs w:val="24"/>
      <w:lang w:val="zh-CN"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40">
    <w:name w:val="标题 4 字符"/>
    <w:link w:val="4"/>
    <w:qFormat/>
    <w:rPr>
      <w:rFonts w:ascii="Arial" w:eastAsia="Arial" w:hAnsi="Arial"/>
      <w:sz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ferences0">
    <w:name w:val="references"/>
    <w:qFormat/>
    <w:pPr>
      <w:numPr>
        <w:numId w:val="3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Header1">
    <w:name w:val="Header 1"/>
    <w:basedOn w:val="1"/>
    <w:link w:val="Header1Char"/>
    <w:qFormat/>
    <w:rPr>
      <w:lang w:eastAsia="zh-CN"/>
    </w:rPr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10">
    <w:name w:val="标题 1 字符"/>
    <w:link w:val="1"/>
    <w:qFormat/>
    <w:rPr>
      <w:rFonts w:ascii="Arial" w:eastAsia="Arial" w:hAnsi="Arial"/>
      <w:sz w:val="36"/>
      <w:lang w:val="en-GB" w:eastAsia="en-US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character" w:customStyle="1" w:styleId="ad">
    <w:name w:val="正文文本 字符"/>
    <w:link w:val="ac"/>
    <w:qFormat/>
    <w:rPr>
      <w:rFonts w:ascii="Times New Roman" w:hAnsi="Times New Roman"/>
      <w:lang w:val="en-GB" w:eastAsia="en-US"/>
    </w:rPr>
  </w:style>
  <w:style w:type="paragraph" w:styleId="afc">
    <w:name w:val="List Paragraph"/>
    <w:basedOn w:val="a"/>
    <w:link w:val="afd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customStyle="1" w:styleId="Comments">
    <w:name w:val="Comments"/>
    <w:basedOn w:val="a"/>
    <w:link w:val="CommentsChar"/>
    <w:qFormat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theme="minorBidi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Pr>
      <w:rFonts w:ascii="Arial" w:eastAsiaTheme="minorEastAsia" w:hAnsi="Arial" w:cstheme="minorBidi"/>
      <w:sz w:val="18"/>
      <w:szCs w:val="22"/>
      <w:lang w:val="zh-CN"/>
    </w:rPr>
  </w:style>
  <w:style w:type="paragraph" w:customStyle="1" w:styleId="EmailDiscussion">
    <w:name w:val="EmailDiscussion"/>
    <w:basedOn w:val="a"/>
    <w:next w:val="Doc-text2"/>
    <w:qFormat/>
    <w:pPr>
      <w:numPr>
        <w:numId w:val="4"/>
      </w:numPr>
      <w:spacing w:before="40"/>
    </w:pPr>
    <w:rPr>
      <w:rFonts w:ascii="Arial" w:eastAsia="MS Mincho" w:hAnsi="Arial"/>
      <w:b/>
      <w:szCs w:val="24"/>
      <w:lang w:val="en-GB" w:eastAsia="en-GB"/>
    </w:rPr>
  </w:style>
  <w:style w:type="character" w:customStyle="1" w:styleId="a4">
    <w:name w:val="页眉 字符"/>
    <w:link w:val="a0"/>
    <w:qFormat/>
    <w:rPr>
      <w:rFonts w:ascii="Arial" w:hAnsi="Arial"/>
      <w:b/>
      <w:sz w:val="18"/>
      <w:lang w:val="en-US" w:eastAsia="en-US" w:bidi="ar-SA"/>
    </w:rPr>
  </w:style>
  <w:style w:type="paragraph" w:customStyle="1" w:styleId="13">
    <w:name w:val="修订1"/>
    <w:hidden/>
    <w:uiPriority w:val="99"/>
    <w:semiHidden/>
    <w:qFormat/>
    <w:rPr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B1Char">
    <w:name w:val="B1 Char"/>
    <w:qFormat/>
    <w:rPr>
      <w:lang w:val="en-GB" w:eastAsia="ja-JP" w:bidi="ar-SA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theme="minorBidi"/>
      <w:sz w:val="22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character" w:customStyle="1" w:styleId="B3Char2">
    <w:name w:val="B3 Char2"/>
    <w:qFormat/>
    <w:locked/>
    <w:rPr>
      <w:lang w:val="en-GB" w:eastAsia="ja-JP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eastAsia="en-US"/>
    </w:rPr>
  </w:style>
  <w:style w:type="character" w:customStyle="1" w:styleId="B6Char">
    <w:name w:val="B6 Char"/>
    <w:link w:val="B6"/>
    <w:qFormat/>
    <w:locked/>
    <w:rPr>
      <w:rFonts w:ascii="Times New Roman" w:hAnsi="Times New Roman"/>
      <w:lang w:eastAsia="en-US"/>
    </w:rPr>
  </w:style>
  <w:style w:type="character" w:customStyle="1" w:styleId="B7Char">
    <w:name w:val="B7 Char"/>
    <w:link w:val="B7"/>
    <w:qFormat/>
    <w:locked/>
    <w:rPr>
      <w:rFonts w:eastAsiaTheme="minorEastAsia" w:cstheme="minorBidi"/>
      <w:sz w:val="22"/>
      <w:szCs w:val="22"/>
      <w:lang w:val="zh-CN"/>
    </w:rPr>
  </w:style>
  <w:style w:type="paragraph" w:customStyle="1" w:styleId="B7">
    <w:name w:val="B7"/>
    <w:basedOn w:val="B6"/>
    <w:link w:val="B7Char"/>
    <w:qFormat/>
    <w:pPr>
      <w:ind w:left="2269"/>
    </w:pPr>
    <w:rPr>
      <w:rFonts w:ascii="CG Times (WN)" w:hAnsi="CG Times (WN)"/>
    </w:rPr>
  </w:style>
  <w:style w:type="paragraph" w:customStyle="1" w:styleId="B8">
    <w:name w:val="B8"/>
    <w:basedOn w:val="B7"/>
    <w:qFormat/>
    <w:pPr>
      <w:ind w:left="2552"/>
    </w:pPr>
    <w:rPr>
      <w:lang w:eastAsia="en-US"/>
    </w:rPr>
  </w:style>
  <w:style w:type="paragraph" w:customStyle="1" w:styleId="list2">
    <w:name w:val="list2"/>
    <w:basedOn w:val="afc"/>
    <w:qFormat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a"/>
    <w:qFormat/>
    <w:pPr>
      <w:numPr>
        <w:numId w:val="6"/>
      </w:numPr>
      <w:jc w:val="both"/>
    </w:pPr>
    <w:rPr>
      <w:sz w:val="16"/>
      <w:szCs w:val="16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Reference">
    <w:name w:val="Reference"/>
    <w:basedOn w:val="a"/>
    <w:qFormat/>
    <w:pPr>
      <w:numPr>
        <w:numId w:val="7"/>
      </w:numPr>
      <w:spacing w:after="120"/>
      <w:jc w:val="both"/>
    </w:pPr>
    <w:rPr>
      <w:lang w:val="en-GB"/>
    </w:rPr>
  </w:style>
  <w:style w:type="character" w:customStyle="1" w:styleId="HTML0">
    <w:name w:val="HTML 预设格式 字符"/>
    <w:link w:val="HTML"/>
    <w:uiPriority w:val="99"/>
    <w:qFormat/>
    <w:rPr>
      <w:rFonts w:ascii="宋体" w:eastAsiaTheme="minorEastAsia" w:hAnsi="宋体" w:cstheme="minorBidi"/>
      <w:sz w:val="24"/>
      <w:szCs w:val="24"/>
      <w:lang w:val="zh-CN" w:eastAsia="zh-CN"/>
    </w:rPr>
  </w:style>
  <w:style w:type="paragraph" w:customStyle="1" w:styleId="Proposals">
    <w:name w:val="Proposals"/>
    <w:basedOn w:val="a"/>
    <w:next w:val="a"/>
    <w:link w:val="ProposalsChar"/>
    <w:qFormat/>
    <w:pPr>
      <w:spacing w:after="120"/>
      <w:outlineLvl w:val="8"/>
    </w:pPr>
    <w:rPr>
      <w:rFonts w:eastAsia="MS Mincho"/>
      <w:b/>
      <w:szCs w:val="24"/>
      <w:lang w:val="en-GB" w:eastAsia="en-GB"/>
    </w:rPr>
  </w:style>
  <w:style w:type="character" w:customStyle="1" w:styleId="ProposalsChar">
    <w:name w:val="Proposals Char"/>
    <w:link w:val="Proposals"/>
    <w:qFormat/>
    <w:rPr>
      <w:rFonts w:ascii="Times New Roman" w:eastAsia="MS Mincho" w:hAnsi="Times New Roman" w:cstheme="minorBidi"/>
      <w:b/>
      <w:szCs w:val="24"/>
      <w:lang w:val="en-GB" w:eastAsia="en-GB"/>
    </w:rPr>
  </w:style>
  <w:style w:type="character" w:customStyle="1" w:styleId="B1Zchn">
    <w:name w:val="B1 Zchn"/>
    <w:qFormat/>
    <w:locked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character" w:customStyle="1" w:styleId="afd">
    <w:name w:val="列出段落 字符"/>
    <w:link w:val="afc"/>
    <w:uiPriority w:val="34"/>
    <w:qFormat/>
    <w:locked/>
    <w:rPr>
      <w:rFonts w:ascii="Calibri" w:eastAsia="Calibri" w:hAnsi="Calibri" w:cstheme="minorBidi"/>
      <w:sz w:val="22"/>
      <w:szCs w:val="22"/>
    </w:rPr>
  </w:style>
  <w:style w:type="paragraph" w:customStyle="1" w:styleId="NumberedList">
    <w:name w:val="Numbered List"/>
    <w:basedOn w:val="a"/>
    <w:qFormat/>
    <w:pPr>
      <w:numPr>
        <w:numId w:val="8"/>
      </w:numPr>
      <w:jc w:val="both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character" w:customStyle="1" w:styleId="20">
    <w:name w:val="标题 2 字符"/>
    <w:link w:val="2"/>
    <w:qFormat/>
    <w:rPr>
      <w:rFonts w:ascii="Arial" w:eastAsia="Arial" w:hAnsi="Arial"/>
      <w:sz w:val="32"/>
      <w:lang w:val="en-GB" w:eastAsia="en-US"/>
    </w:rPr>
  </w:style>
  <w:style w:type="character" w:customStyle="1" w:styleId="H6Char">
    <w:name w:val="H6 Char"/>
    <w:link w:val="H6"/>
    <w:qFormat/>
    <w:locked/>
    <w:rPr>
      <w:rFonts w:ascii="Arial" w:eastAsia="Arial" w:hAnsi="Arial"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zh-CN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zh-CN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en-US"/>
    </w:rPr>
  </w:style>
  <w:style w:type="character" w:customStyle="1" w:styleId="apple-converted-space">
    <w:name w:val="apple-converted-space"/>
    <w:qFormat/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B2Car">
    <w:name w:val="B2 Car"/>
    <w:qFormat/>
  </w:style>
  <w:style w:type="character" w:customStyle="1" w:styleId="af1">
    <w:name w:val="副标题 字符"/>
    <w:link w:val="af0"/>
    <w:qFormat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a"/>
    <w:link w:val="N4Char"/>
    <w:qFormat/>
    <w:pPr>
      <w:ind w:left="1354"/>
    </w:pPr>
    <w:rPr>
      <w:rFonts w:ascii="Calibri" w:hAnsi="Calibri" w:cs="Calibri"/>
      <w:shd w:val="clear" w:color="auto" w:fill="FFFFFF"/>
      <w:lang w:eastAsia="ko-KR" w:bidi="hi-IN"/>
    </w:rPr>
  </w:style>
  <w:style w:type="character" w:customStyle="1" w:styleId="N4Char">
    <w:name w:val="N4 Char"/>
    <w:link w:val="N4"/>
    <w:qFormat/>
    <w:rPr>
      <w:rFonts w:ascii="Calibri" w:eastAsiaTheme="minorEastAsia" w:hAnsi="Calibri" w:cs="Calibri"/>
      <w:sz w:val="22"/>
      <w:szCs w:val="22"/>
      <w:lang w:eastAsia="ko-KR" w:bidi="hi-IN"/>
    </w:rPr>
  </w:style>
  <w:style w:type="character" w:customStyle="1" w:styleId="fontstyle01">
    <w:name w:val="fontstyle01"/>
    <w:basedOn w:val="a1"/>
    <w:qFormat/>
    <w:rPr>
      <w:rFonts w:ascii="ArialMT" w:hAnsi="ArialMT" w:hint="default"/>
      <w:color w:val="000000"/>
      <w:sz w:val="18"/>
      <w:szCs w:val="18"/>
    </w:rPr>
  </w:style>
  <w:style w:type="character" w:customStyle="1" w:styleId="UnresolvedMention">
    <w:name w:val="Unresolved Mention"/>
    <w:basedOn w:val="a1"/>
    <w:uiPriority w:val="99"/>
    <w:unhideWhenUsed/>
    <w:qFormat/>
    <w:rPr>
      <w:color w:val="605E5C"/>
      <w:shd w:val="clear" w:color="auto" w:fill="E1DFDD"/>
    </w:rPr>
  </w:style>
  <w:style w:type="character" w:customStyle="1" w:styleId="Mention">
    <w:name w:val="Mention"/>
    <w:basedOn w:val="a1"/>
    <w:uiPriority w:val="99"/>
    <w:unhideWhenUsed/>
    <w:qFormat/>
    <w:rPr>
      <w:color w:val="2B579A"/>
      <w:shd w:val="clear" w:color="auto" w:fill="E1DFDD"/>
    </w:rPr>
  </w:style>
  <w:style w:type="paragraph" w:customStyle="1" w:styleId="ListParagraph3">
    <w:name w:val="List Paragraph3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宋体" w:cs="Times New Roman"/>
      <w:sz w:val="24"/>
      <w:szCs w:val="24"/>
    </w:rPr>
  </w:style>
  <w:style w:type="paragraph" w:customStyle="1" w:styleId="ProandOBs">
    <w:name w:val="Pro and OBs"/>
    <w:basedOn w:val="a"/>
    <w:next w:val="a"/>
    <w:qFormat/>
    <w:pPr>
      <w:spacing w:after="120"/>
    </w:pPr>
    <w:rPr>
      <w:b/>
    </w:rPr>
  </w:style>
  <w:style w:type="paragraph" w:customStyle="1" w:styleId="proposaltext">
    <w:name w:val="proposal text"/>
    <w:basedOn w:val="a"/>
    <w:qFormat/>
    <w:pPr>
      <w:spacing w:after="180"/>
    </w:pPr>
    <w:rPr>
      <w:rFonts w:eastAsia="宋体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14">
    <w:name w:val="列出段落1"/>
    <w:basedOn w:val="a"/>
    <w:rsid w:val="00785CE5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宋体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</SharedWithUsers>
    <Notes xmlns="042397af-7977-45ef-9118-11c18c8623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4.xml><?xml version="1.0" encoding="utf-8"?>
<ds:datastoreItem xmlns:ds="http://schemas.openxmlformats.org/officeDocument/2006/customXml" ds:itemID="{FA53861C-6AAD-4A1B-A61D-306E5C4577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9E6BAFF-D0EC-4694-B58D-8909D747E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5</Pages>
  <Words>1728</Words>
  <Characters>9854</Characters>
  <Application>Microsoft Office Word</Application>
  <DocSecurity>0</DocSecurity>
  <Lines>82</Lines>
  <Paragraphs>23</Paragraphs>
  <ScaleCrop>false</ScaleCrop>
  <Company>Nokia &amp; NSN</Company>
  <LinksUpToDate>false</LinksUpToDate>
  <CharactersWithSpaces>11559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Intel</dc:creator>
  <cp:keywords>CTPClassification=CTP_PUBLIC:VisualMarkings=, CTPClassification=CTP_NT</cp:keywords>
  <cp:lastModifiedBy>CMCC</cp:lastModifiedBy>
  <cp:revision>2</cp:revision>
  <cp:lastPrinted>2004-04-16T01:17:00Z</cp:lastPrinted>
  <dcterms:created xsi:type="dcterms:W3CDTF">2024-08-09T05:29:00Z</dcterms:created>
  <dcterms:modified xsi:type="dcterms:W3CDTF">2024-08-09T05:29:00Z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2019-09-03 05:10:08Z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0x010100C3355BB4B7850E44A83DAD8AF6CF14B0</vt:lpwstr>
  </property>
  <property fmtid="{D5CDD505-2E9C-101B-9397-08002B2CF9AE}" pid="16" name="KSOProductBuildVer">
    <vt:lpwstr>2052-11.8.2.12085</vt:lpwstr>
  </property>
  <property fmtid="{D5CDD505-2E9C-101B-9397-08002B2CF9AE}" pid="17" name="ICV">
    <vt:lpwstr>3B1FCC4B4CAE443DA549DB3453CCE71E</vt:lpwstr>
  </property>
</Properties>
</file>